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AE8" w:rsidRPr="0041447E" w:rsidRDefault="00B66AE8" w:rsidP="0041447E">
      <w:pPr>
        <w:ind w:left="5954"/>
        <w:rPr>
          <w:b/>
        </w:rPr>
      </w:pPr>
      <w:bookmarkStart w:id="0" w:name="_GoBack"/>
      <w:bookmarkEnd w:id="0"/>
      <w:r w:rsidRPr="0041447E">
        <w:rPr>
          <w:b/>
        </w:rPr>
        <w:t>УТВЕРЖДАЮ</w:t>
      </w:r>
    </w:p>
    <w:p w:rsidR="00B66AE8" w:rsidRPr="0041447E" w:rsidRDefault="00177D53" w:rsidP="0041447E">
      <w:pPr>
        <w:ind w:left="5954"/>
      </w:pPr>
      <w:fldSimple w:instr=" DOCVARIABLE &quot;boss_state&quot; \* MERGEFORMAT ">
        <w:r w:rsidR="0022168C">
          <w:t>Руководитель испытательной лаборатории ООО "ТрудЭксперт"</w:t>
        </w:r>
      </w:fldSimple>
    </w:p>
    <w:p w:rsidR="00B66AE8" w:rsidRPr="0041447E" w:rsidRDefault="00B66AE8" w:rsidP="0041447E">
      <w:pPr>
        <w:ind w:left="5954"/>
      </w:pPr>
      <w:r w:rsidRPr="0041447E">
        <w:t xml:space="preserve">_________ </w:t>
      </w:r>
      <w:fldSimple w:instr=" DOCVARIABLE &quot;boss_fio2&quot; \* MERGEFORMAT ">
        <w:r w:rsidR="0022168C">
          <w:t>С. А. Богомолов</w:t>
        </w:r>
      </w:fldSimple>
    </w:p>
    <w:p w:rsidR="00B66AE8" w:rsidRPr="0041447E" w:rsidRDefault="00B66AE8" w:rsidP="0041447E">
      <w:pPr>
        <w:ind w:left="5954"/>
      </w:pPr>
      <w:r w:rsidRPr="0041447E">
        <w:t xml:space="preserve"> </w:t>
      </w:r>
      <w:fldSimple w:instr=" DOCVARIABLE sign_date \* MERGEFORMAT ">
        <w:r w:rsidR="00883503">
          <w:t xml:space="preserve">19.04.2022 </w:t>
        </w:r>
      </w:fldSimple>
    </w:p>
    <w:p w:rsidR="00B66AE8" w:rsidRPr="0041447E" w:rsidRDefault="00B66AE8" w:rsidP="0041447E">
      <w:pPr>
        <w:ind w:left="5954"/>
      </w:pPr>
      <w:r w:rsidRPr="0041447E">
        <w:t>МП</w:t>
      </w:r>
    </w:p>
    <w:p w:rsidR="00B66AE8" w:rsidRPr="0041447E" w:rsidRDefault="00B66AE8" w:rsidP="00B66AE8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B66AE8" w:rsidRPr="0022168C" w:rsidTr="002C532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168C" w:rsidRDefault="0022168C" w:rsidP="002C532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22168C" w:rsidRDefault="0022168C" w:rsidP="002C532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22168C" w:rsidRDefault="0022168C" w:rsidP="002C532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22168C" w:rsidRDefault="0022168C" w:rsidP="002C532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22168C" w:rsidRDefault="0022168C" w:rsidP="002C532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B66AE8" w:rsidRPr="0022168C" w:rsidRDefault="0022168C" w:rsidP="002C532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тел</w:t>
            </w:r>
            <w:r w:rsidRPr="0022168C">
              <w:rPr>
                <w:color w:val="000000"/>
                <w:sz w:val="18"/>
                <w:szCs w:val="18"/>
                <w:lang w:val="en-US"/>
              </w:rPr>
              <w:t>. (831) 283-02-66, e-mail: lab@trudexpert.info</w:t>
            </w:r>
          </w:p>
        </w:tc>
      </w:tr>
      <w:tr w:rsidR="00B66AE8" w:rsidRPr="0041447E" w:rsidTr="002C5328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E8" w:rsidRPr="0041447E" w:rsidRDefault="00B66AE8" w:rsidP="002C532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1447E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D017C4" w:rsidRPr="0041447E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41447E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41447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1447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B66AE8" w:rsidRPr="0041447E" w:rsidTr="002C5328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E8" w:rsidRPr="0041447E" w:rsidRDefault="00B66AE8" w:rsidP="002C5328">
            <w:pPr>
              <w:jc w:val="center"/>
              <w:rPr>
                <w:color w:val="000000"/>
                <w:sz w:val="18"/>
                <w:szCs w:val="18"/>
              </w:rPr>
            </w:pPr>
            <w:r w:rsidRPr="0041447E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E8" w:rsidRPr="0041447E" w:rsidRDefault="00B66AE8" w:rsidP="002C5328">
            <w:pPr>
              <w:jc w:val="center"/>
              <w:rPr>
                <w:color w:val="000000"/>
                <w:sz w:val="18"/>
                <w:szCs w:val="18"/>
              </w:rPr>
            </w:pPr>
            <w:r w:rsidRPr="0041447E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B66AE8" w:rsidRPr="0041447E" w:rsidTr="002C5328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E8" w:rsidRPr="0041447E" w:rsidRDefault="0022168C" w:rsidP="002C53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E8" w:rsidRPr="0041447E" w:rsidRDefault="0022168C" w:rsidP="002C532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B66AE8" w:rsidRPr="0041447E" w:rsidRDefault="00B66AE8" w:rsidP="00B66AE8">
      <w:pPr>
        <w:pStyle w:val="1"/>
      </w:pPr>
    </w:p>
    <w:p w:rsidR="00FB001B" w:rsidRPr="0041447E" w:rsidRDefault="00367816" w:rsidP="00367816">
      <w:pPr>
        <w:pStyle w:val="1"/>
      </w:pPr>
      <w:r w:rsidRPr="0041447E">
        <w:t>ПРОТОКОЛ</w:t>
      </w:r>
      <w:r w:rsidR="00FB001B" w:rsidRPr="0041447E">
        <w:rPr>
          <w:caps/>
        </w:rPr>
        <w:br/>
      </w:r>
      <w:r w:rsidR="006D4C2D" w:rsidRPr="0041447E">
        <w:t xml:space="preserve">испытаний </w:t>
      </w:r>
      <w:r w:rsidR="0041447E">
        <w:t>параметров</w:t>
      </w:r>
      <w:r w:rsidR="006D4C2D" w:rsidRPr="0041447E">
        <w:t xml:space="preserve"> </w:t>
      </w:r>
      <w:r w:rsidR="00A907F6" w:rsidRPr="0041447E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66AE8" w:rsidRPr="0041447E" w:rsidTr="002C5328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AE8" w:rsidRPr="0041447E" w:rsidRDefault="00B66AE8" w:rsidP="002C5328">
            <w:r w:rsidRPr="0041447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66AE8" w:rsidRPr="0041447E" w:rsidRDefault="00177D53" w:rsidP="002C532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735192022Ш</w:t>
            </w:r>
          </w:p>
        </w:tc>
      </w:tr>
      <w:tr w:rsidR="00B66AE8" w:rsidRPr="0041447E" w:rsidTr="002C5328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AE8" w:rsidRPr="0041447E" w:rsidRDefault="00B66AE8" w:rsidP="002C532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AE8" w:rsidRPr="0041447E" w:rsidRDefault="00B66AE8" w:rsidP="002C5328">
            <w:pPr>
              <w:pStyle w:val="a9"/>
              <w:rPr>
                <w:bCs/>
              </w:rPr>
            </w:pPr>
            <w:r w:rsidRPr="0041447E">
              <w:rPr>
                <w:vertAlign w:val="superscript"/>
              </w:rPr>
              <w:t>(регистрационный номер протокола)</w:t>
            </w:r>
          </w:p>
        </w:tc>
      </w:tr>
    </w:tbl>
    <w:p w:rsidR="00B66AE8" w:rsidRPr="0041447E" w:rsidRDefault="00B66AE8" w:rsidP="00B66AE8">
      <w:pPr>
        <w:ind w:firstLine="709"/>
      </w:pPr>
      <w:r w:rsidRPr="0041447E">
        <w:rPr>
          <w:rStyle w:val="a7"/>
        </w:rPr>
        <w:t>1. Дата проведения измерений (оценки):</w:t>
      </w:r>
      <w:r w:rsidRPr="0041447E">
        <w:t xml:space="preserve"> </w:t>
      </w:r>
      <w:fldSimple w:instr=" DOCVARIABLE izm_date \* MERGEFORMAT ">
        <w:r w:rsidR="00883503">
          <w:t xml:space="preserve">29.03.2022 </w:t>
        </w:r>
      </w:fldSimple>
    </w:p>
    <w:p w:rsidR="00B66AE8" w:rsidRPr="0041447E" w:rsidRDefault="00B66AE8" w:rsidP="00B66AE8">
      <w:pPr>
        <w:pStyle w:val="a6"/>
        <w:ind w:firstLine="709"/>
      </w:pPr>
      <w:r w:rsidRPr="0041447E">
        <w:t>2. Сведения о работодателе:</w:t>
      </w:r>
    </w:p>
    <w:p w:rsidR="00B66AE8" w:rsidRPr="0041447E" w:rsidRDefault="00B66AE8" w:rsidP="00B66AE8">
      <w:pPr>
        <w:ind w:firstLine="709"/>
      </w:pPr>
      <w:r w:rsidRPr="0041447E">
        <w:t>2.1. Наименование работодателя:</w:t>
      </w:r>
      <w:r w:rsidRPr="0041447E">
        <w:rPr>
          <w:rStyle w:val="aa"/>
        </w:rPr>
        <w:t xml:space="preserve"> </w:t>
      </w:r>
      <w:r w:rsidRPr="0041447E">
        <w:rPr>
          <w:rStyle w:val="aa"/>
        </w:rPr>
        <w:fldChar w:fldCharType="begin"/>
      </w:r>
      <w:r w:rsidRPr="0041447E">
        <w:rPr>
          <w:rStyle w:val="aa"/>
        </w:rPr>
        <w:instrText xml:space="preserve"> DOCVARIABLE rbtd_name \* MERGEFORMAT </w:instrText>
      </w:r>
      <w:r w:rsidRPr="0041447E">
        <w:rPr>
          <w:rStyle w:val="aa"/>
        </w:rPr>
        <w:fldChar w:fldCharType="separate"/>
      </w:r>
      <w:r w:rsidR="00177D53" w:rsidRPr="00177D53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41447E">
        <w:rPr>
          <w:rStyle w:val="aa"/>
        </w:rPr>
        <w:fldChar w:fldCharType="end"/>
      </w:r>
      <w:r w:rsidRPr="0041447E">
        <w:rPr>
          <w:rStyle w:val="aa"/>
        </w:rPr>
        <w:t> </w:t>
      </w:r>
    </w:p>
    <w:p w:rsidR="00B66AE8" w:rsidRPr="0041447E" w:rsidRDefault="00B66AE8" w:rsidP="00B66AE8">
      <w:pPr>
        <w:ind w:firstLine="709"/>
      </w:pPr>
      <w:r w:rsidRPr="0041447E">
        <w:t>2.2. Место нахождения и место осуществления деятельности работодателя:</w:t>
      </w:r>
      <w:r w:rsidRPr="0041447E">
        <w:rPr>
          <w:rStyle w:val="aa"/>
        </w:rPr>
        <w:t xml:space="preserve"> </w:t>
      </w:r>
      <w:r w:rsidRPr="0041447E">
        <w:rPr>
          <w:rStyle w:val="aa"/>
        </w:rPr>
        <w:fldChar w:fldCharType="begin"/>
      </w:r>
      <w:r w:rsidRPr="0041447E">
        <w:rPr>
          <w:rStyle w:val="aa"/>
        </w:rPr>
        <w:instrText xml:space="preserve"> DOCVARIABLE rbtd_adr \* MERGEFORMAT </w:instrText>
      </w:r>
      <w:r w:rsidRPr="0041447E">
        <w:rPr>
          <w:rStyle w:val="aa"/>
        </w:rPr>
        <w:fldChar w:fldCharType="separate"/>
      </w:r>
      <w:r w:rsidR="00177D53" w:rsidRPr="00177D53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41447E">
        <w:rPr>
          <w:rStyle w:val="aa"/>
        </w:rPr>
        <w:fldChar w:fldCharType="end"/>
      </w:r>
      <w:r w:rsidRPr="0041447E">
        <w:rPr>
          <w:rStyle w:val="aa"/>
        </w:rPr>
        <w:t> </w:t>
      </w:r>
    </w:p>
    <w:p w:rsidR="00B66AE8" w:rsidRPr="0041447E" w:rsidRDefault="00B66AE8" w:rsidP="00B66AE8">
      <w:pPr>
        <w:ind w:firstLine="709"/>
      </w:pPr>
      <w:r w:rsidRPr="0041447E">
        <w:t>2.3. Наименование структурного подразделения:</w:t>
      </w:r>
      <w:r w:rsidRPr="0041447E">
        <w:rPr>
          <w:rStyle w:val="aa"/>
        </w:rPr>
        <w:t xml:space="preserve"> </w:t>
      </w:r>
      <w:r w:rsidRPr="0041447E">
        <w:rPr>
          <w:rStyle w:val="aa"/>
        </w:rPr>
        <w:fldChar w:fldCharType="begin"/>
      </w:r>
      <w:r w:rsidRPr="0041447E">
        <w:rPr>
          <w:rStyle w:val="aa"/>
        </w:rPr>
        <w:instrText xml:space="preserve"> DOCVARIABLE ceh_info \* MERGEFORMAT </w:instrText>
      </w:r>
      <w:r w:rsidRPr="0041447E">
        <w:rPr>
          <w:rStyle w:val="aa"/>
        </w:rPr>
        <w:fldChar w:fldCharType="separate"/>
      </w:r>
      <w:r w:rsidR="00177D53" w:rsidRPr="00177D53">
        <w:rPr>
          <w:rStyle w:val="aa"/>
        </w:rPr>
        <w:t xml:space="preserve"> Прочий персонал</w:t>
      </w:r>
      <w:r w:rsidRPr="0041447E">
        <w:rPr>
          <w:rStyle w:val="aa"/>
        </w:rPr>
        <w:fldChar w:fldCharType="end"/>
      </w:r>
      <w:r w:rsidRPr="0041447E">
        <w:rPr>
          <w:rStyle w:val="aa"/>
        </w:rPr>
        <w:t> </w:t>
      </w:r>
    </w:p>
    <w:p w:rsidR="00B66AE8" w:rsidRPr="0041447E" w:rsidRDefault="00B66AE8" w:rsidP="00B66AE8">
      <w:pPr>
        <w:ind w:firstLine="709"/>
      </w:pPr>
      <w:r w:rsidRPr="0041447E">
        <w:rPr>
          <w:color w:val="000000"/>
        </w:rPr>
        <w:t xml:space="preserve">2.4. Адрес проведения измерений: </w:t>
      </w:r>
      <w:r w:rsidR="00177D53">
        <w:rPr>
          <w:bCs/>
        </w:rPr>
        <w:fldChar w:fldCharType="begin"/>
      </w:r>
      <w:r w:rsidR="00177D53">
        <w:rPr>
          <w:bCs/>
        </w:rPr>
        <w:instrText xml:space="preserve"> DOCVARIABLE fact_adr \* MERGEFORMAT </w:instrText>
      </w:r>
      <w:r w:rsidR="00177D53">
        <w:rPr>
          <w:bCs/>
        </w:rPr>
        <w:fldChar w:fldCharType="separate"/>
      </w:r>
      <w:r w:rsidR="00177D53" w:rsidRPr="00177D53">
        <w:rPr>
          <w:bCs/>
        </w:rPr>
        <w:t xml:space="preserve"> </w:t>
      </w:r>
      <w:r w:rsidR="00177D53" w:rsidRPr="00177D53">
        <w:t xml:space="preserve">298600, Республика Крым, город Ялта, улица Манагарова, дом 2  </w:t>
      </w:r>
      <w:r w:rsidR="00177D53">
        <w:fldChar w:fldCharType="end"/>
      </w:r>
    </w:p>
    <w:p w:rsidR="00B66AE8" w:rsidRPr="0041447E" w:rsidRDefault="00B66AE8" w:rsidP="00B66AE8">
      <w:pPr>
        <w:pStyle w:val="a6"/>
        <w:ind w:firstLine="709"/>
      </w:pPr>
      <w:r w:rsidRPr="0041447E">
        <w:t>3. Сведения о рабочем месте:</w:t>
      </w:r>
    </w:p>
    <w:p w:rsidR="00B66AE8" w:rsidRPr="0041447E" w:rsidRDefault="00B66AE8" w:rsidP="00B66AE8">
      <w:pPr>
        <w:ind w:firstLine="709"/>
      </w:pPr>
      <w:r w:rsidRPr="0041447E">
        <w:t>3.1. Номер рабочего места:</w:t>
      </w:r>
      <w:r w:rsidRPr="0041447E">
        <w:rPr>
          <w:rStyle w:val="aa"/>
        </w:rPr>
        <w:t xml:space="preserve"> </w:t>
      </w:r>
      <w:r w:rsidRPr="0041447E">
        <w:rPr>
          <w:u w:val="single"/>
        </w:rPr>
        <w:fldChar w:fldCharType="begin"/>
      </w:r>
      <w:r w:rsidRPr="0041447E">
        <w:rPr>
          <w:u w:val="single"/>
        </w:rPr>
        <w:instrText xml:space="preserve"> DOCVARIABLE rm_number \* MERGEFORMAT </w:instrText>
      </w:r>
      <w:r w:rsidRPr="0041447E">
        <w:rPr>
          <w:u w:val="single"/>
        </w:rPr>
        <w:fldChar w:fldCharType="separate"/>
      </w:r>
      <w:r w:rsidR="00177D53">
        <w:rPr>
          <w:u w:val="single"/>
        </w:rPr>
        <w:t xml:space="preserve"> 73</w:t>
      </w:r>
      <w:r w:rsidRPr="0041447E">
        <w:rPr>
          <w:u w:val="single"/>
        </w:rPr>
        <w:fldChar w:fldCharType="end"/>
      </w:r>
      <w:r w:rsidRPr="0041447E">
        <w:rPr>
          <w:rStyle w:val="aa"/>
        </w:rPr>
        <w:t> </w:t>
      </w:r>
    </w:p>
    <w:p w:rsidR="00B66AE8" w:rsidRPr="0041447E" w:rsidRDefault="00B66AE8" w:rsidP="00B66AE8">
      <w:pPr>
        <w:ind w:firstLine="709"/>
      </w:pPr>
      <w:r w:rsidRPr="0041447E">
        <w:t>3.2. Наименование рабочего места:</w:t>
      </w:r>
      <w:r w:rsidRPr="0041447E">
        <w:rPr>
          <w:rStyle w:val="aa"/>
        </w:rPr>
        <w:t xml:space="preserve"> </w:t>
      </w:r>
      <w:r w:rsidRPr="0041447E">
        <w:rPr>
          <w:rStyle w:val="aa"/>
        </w:rPr>
        <w:fldChar w:fldCharType="begin"/>
      </w:r>
      <w:r w:rsidRPr="0041447E">
        <w:rPr>
          <w:rStyle w:val="aa"/>
        </w:rPr>
        <w:instrText xml:space="preserve"> DOCVARIABLE rm_name \* MERGEFORMAT </w:instrText>
      </w:r>
      <w:r w:rsidRPr="0041447E">
        <w:rPr>
          <w:rStyle w:val="aa"/>
        </w:rPr>
        <w:fldChar w:fldCharType="separate"/>
      </w:r>
      <w:r w:rsidR="00177D53" w:rsidRPr="00177D53">
        <w:rPr>
          <w:rStyle w:val="aa"/>
        </w:rPr>
        <w:t xml:space="preserve"> Слесарь-электрик по ремонту электрооборудования </w:t>
      </w:r>
      <w:r w:rsidRPr="0041447E">
        <w:rPr>
          <w:rStyle w:val="aa"/>
        </w:rPr>
        <w:fldChar w:fldCharType="end"/>
      </w:r>
    </w:p>
    <w:p w:rsidR="00B66AE8" w:rsidRPr="0041447E" w:rsidRDefault="00B66AE8" w:rsidP="00B66AE8">
      <w:pPr>
        <w:ind w:firstLine="709"/>
      </w:pPr>
      <w:r w:rsidRPr="0041447E">
        <w:t>3.3. Код по ОК 016-94:</w:t>
      </w:r>
      <w:r w:rsidRPr="0041447E">
        <w:rPr>
          <w:rStyle w:val="aa"/>
        </w:rPr>
        <w:t xml:space="preserve"> </w:t>
      </w:r>
      <w:r w:rsidRPr="0041447E">
        <w:rPr>
          <w:rStyle w:val="aa"/>
        </w:rPr>
        <w:fldChar w:fldCharType="begin"/>
      </w:r>
      <w:r w:rsidRPr="0041447E">
        <w:rPr>
          <w:rStyle w:val="aa"/>
        </w:rPr>
        <w:instrText xml:space="preserve"> DOCVARIABLE codeok \* MERGEFORMAT </w:instrText>
      </w:r>
      <w:r w:rsidRPr="0041447E">
        <w:rPr>
          <w:rStyle w:val="aa"/>
        </w:rPr>
        <w:fldChar w:fldCharType="separate"/>
      </w:r>
      <w:r w:rsidR="00177D53" w:rsidRPr="00177D53">
        <w:rPr>
          <w:rStyle w:val="aa"/>
        </w:rPr>
        <w:t xml:space="preserve"> 18590 </w:t>
      </w:r>
      <w:r w:rsidRPr="0041447E">
        <w:rPr>
          <w:rStyle w:val="aa"/>
        </w:rPr>
        <w:fldChar w:fldCharType="end"/>
      </w:r>
      <w:r w:rsidRPr="0041447E">
        <w:rPr>
          <w:rStyle w:val="aa"/>
        </w:rPr>
        <w:t> </w:t>
      </w:r>
    </w:p>
    <w:p w:rsidR="00B66AE8" w:rsidRPr="0041447E" w:rsidRDefault="00B66AE8" w:rsidP="00B66AE8">
      <w:pPr>
        <w:pStyle w:val="a6"/>
        <w:ind w:firstLine="709"/>
      </w:pPr>
      <w:r w:rsidRPr="0041447E">
        <w:t>4. Сведения о средствах измерения: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7"/>
        <w:gridCol w:w="1128"/>
        <w:gridCol w:w="1773"/>
        <w:gridCol w:w="1183"/>
        <w:gridCol w:w="1805"/>
        <w:gridCol w:w="1462"/>
      </w:tblGrid>
      <w:tr w:rsidR="00B66AE8" w:rsidRPr="0041447E" w:rsidTr="00883503">
        <w:trPr>
          <w:jc w:val="center"/>
        </w:trPr>
        <w:tc>
          <w:tcPr>
            <w:tcW w:w="1182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41447E">
              <w:t>Наименование средства измерения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5" w:name="si_factory_num"/>
            <w:bookmarkEnd w:id="5"/>
            <w:r w:rsidRPr="0041447E">
              <w:t>Заводской номер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6" w:name="si_sertif"/>
            <w:bookmarkEnd w:id="6"/>
            <w:r w:rsidRPr="0041447E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7" w:name="si_date"/>
            <w:bookmarkEnd w:id="7"/>
            <w:r w:rsidRPr="0041447E">
              <w:t>Срок действия поверки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8" w:name="si_err"/>
            <w:bookmarkEnd w:id="8"/>
            <w:r w:rsidRPr="0041447E">
              <w:t>Погрешность измерения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9" w:name="si_cond_sv"/>
            <w:bookmarkEnd w:id="9"/>
            <w:r w:rsidRPr="0041447E">
              <w:t>Условия эксплуатации</w:t>
            </w:r>
          </w:p>
        </w:tc>
      </w:tr>
      <w:tr w:rsidR="00883503" w:rsidRPr="0041447E" w:rsidTr="00883503">
        <w:trPr>
          <w:jc w:val="center"/>
        </w:trPr>
        <w:tc>
          <w:tcPr>
            <w:tcW w:w="1182" w:type="pct"/>
            <w:shd w:val="clear" w:color="auto" w:fill="auto"/>
            <w:vAlign w:val="center"/>
          </w:tcPr>
          <w:p w:rsidR="00883503" w:rsidRPr="0041447E" w:rsidRDefault="00883503" w:rsidP="00883503">
            <w:pPr>
              <w:pStyle w:val="a8"/>
              <w:jc w:val="left"/>
            </w:pPr>
            <w:r>
              <w:t>Шумомер-виброметр, анализатор спектра "Экофизика-110А"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БФ140027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С-ВР/21-12-2021/118905050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21.12.2021-20.12.2022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± 0,7 дБ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 xml:space="preserve">Температура воздуха: </w:t>
            </w:r>
          </w:p>
          <w:p w:rsidR="00883503" w:rsidRDefault="00883503" w:rsidP="002C5328">
            <w:pPr>
              <w:pStyle w:val="a8"/>
            </w:pPr>
            <w:r>
              <w:t>от -10 °C до +50 °С;</w:t>
            </w:r>
          </w:p>
          <w:p w:rsidR="00883503" w:rsidRDefault="00883503" w:rsidP="002C5328">
            <w:pPr>
              <w:pStyle w:val="a8"/>
            </w:pPr>
            <w:r>
              <w:t xml:space="preserve">относительная влажность: </w:t>
            </w:r>
          </w:p>
          <w:p w:rsidR="00883503" w:rsidRDefault="00883503" w:rsidP="002C5328">
            <w:pPr>
              <w:pStyle w:val="a8"/>
            </w:pPr>
            <w:r>
              <w:t xml:space="preserve">до 90 % при </w:t>
            </w:r>
          </w:p>
          <w:p w:rsidR="00883503" w:rsidRDefault="00883503" w:rsidP="002C5328">
            <w:pPr>
              <w:pStyle w:val="a8"/>
            </w:pPr>
            <w:r>
              <w:t>t = 40 °С без конденсата;</w:t>
            </w:r>
          </w:p>
          <w:p w:rsidR="00883503" w:rsidRDefault="00883503" w:rsidP="002C5328">
            <w:pPr>
              <w:pStyle w:val="a8"/>
            </w:pPr>
            <w:r>
              <w:t xml:space="preserve">атмосферное давление: </w:t>
            </w:r>
          </w:p>
          <w:p w:rsidR="00883503" w:rsidRPr="0041447E" w:rsidRDefault="00883503" w:rsidP="002C5328">
            <w:pPr>
              <w:pStyle w:val="a8"/>
            </w:pPr>
            <w:r>
              <w:t>(86,0 - 108,0) кПа</w:t>
            </w:r>
          </w:p>
        </w:tc>
      </w:tr>
      <w:tr w:rsidR="00883503" w:rsidRPr="0041447E" w:rsidTr="00883503">
        <w:trPr>
          <w:jc w:val="center"/>
        </w:trPr>
        <w:tc>
          <w:tcPr>
            <w:tcW w:w="1182" w:type="pct"/>
            <w:shd w:val="clear" w:color="auto" w:fill="auto"/>
            <w:vAlign w:val="center"/>
          </w:tcPr>
          <w:p w:rsidR="00883503" w:rsidRDefault="00883503" w:rsidP="00883503">
            <w:pPr>
              <w:pStyle w:val="a8"/>
              <w:jc w:val="left"/>
            </w:pPr>
            <w:r>
              <w:lastRenderedPageBreak/>
              <w:t>Рулетка измерительная металлическая "EX10/5"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2798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20.10.2021-19.10.2022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2 класс точности</w:t>
            </w:r>
          </w:p>
          <w:p w:rsidR="00883503" w:rsidRDefault="00883503" w:rsidP="002C5328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883503" w:rsidRDefault="00883503" w:rsidP="002C5328">
            <w:pPr>
              <w:pStyle w:val="a8"/>
            </w:pPr>
            <w:r>
              <w:t>миллиметрового ± 0,15 мм;</w:t>
            </w:r>
          </w:p>
          <w:p w:rsidR="00883503" w:rsidRDefault="00883503" w:rsidP="002C5328">
            <w:pPr>
              <w:pStyle w:val="a8"/>
            </w:pPr>
            <w:r>
              <w:t>сантиметрового ± 0,2 мм;</w:t>
            </w:r>
          </w:p>
          <w:p w:rsidR="00883503" w:rsidRDefault="00883503" w:rsidP="002C5328">
            <w:pPr>
              <w:pStyle w:val="a8"/>
            </w:pPr>
            <w:r>
              <w:t>дециметрового ± 0,3 мм;</w:t>
            </w:r>
          </w:p>
          <w:p w:rsidR="00883503" w:rsidRDefault="00883503" w:rsidP="002C5328">
            <w:pPr>
              <w:pStyle w:val="a8"/>
            </w:pPr>
            <w:r>
              <w:t xml:space="preserve">метрового и более </w:t>
            </w:r>
          </w:p>
          <w:p w:rsidR="00883503" w:rsidRDefault="00883503" w:rsidP="002C5328">
            <w:pPr>
              <w:pStyle w:val="a8"/>
            </w:pPr>
            <w:r>
              <w:t>± [0,3 + 0,15·(L - 1)] мм,</w:t>
            </w:r>
          </w:p>
          <w:p w:rsidR="00883503" w:rsidRDefault="00883503" w:rsidP="002C5328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 xml:space="preserve">Температура: </w:t>
            </w:r>
          </w:p>
          <w:p w:rsidR="00883503" w:rsidRDefault="00883503" w:rsidP="002C5328">
            <w:pPr>
              <w:pStyle w:val="a8"/>
            </w:pPr>
            <w:r>
              <w:t>от -40 °С</w:t>
            </w:r>
          </w:p>
          <w:p w:rsidR="00883503" w:rsidRDefault="00883503" w:rsidP="002C5328">
            <w:pPr>
              <w:pStyle w:val="a8"/>
            </w:pPr>
            <w:r>
              <w:t>до +50 °С;</w:t>
            </w:r>
          </w:p>
          <w:p w:rsidR="00883503" w:rsidRDefault="00883503" w:rsidP="002C5328">
            <w:pPr>
              <w:pStyle w:val="a8"/>
            </w:pPr>
            <w:r>
              <w:t xml:space="preserve">относительная влажность воздуха: </w:t>
            </w:r>
          </w:p>
          <w:p w:rsidR="00883503" w:rsidRDefault="00883503" w:rsidP="002C5328">
            <w:pPr>
              <w:pStyle w:val="a8"/>
            </w:pPr>
            <w:r>
              <w:t xml:space="preserve">не более 80 % </w:t>
            </w:r>
          </w:p>
          <w:p w:rsidR="00883503" w:rsidRDefault="00883503" w:rsidP="002C5328">
            <w:pPr>
              <w:pStyle w:val="a8"/>
            </w:pPr>
            <w:r>
              <w:t>при t = 25 °С;</w:t>
            </w:r>
          </w:p>
          <w:p w:rsidR="00883503" w:rsidRDefault="00883503" w:rsidP="002C5328">
            <w:pPr>
              <w:pStyle w:val="a8"/>
            </w:pPr>
            <w:r>
              <w:t xml:space="preserve">атмосферное давление: </w:t>
            </w:r>
          </w:p>
          <w:p w:rsidR="00883503" w:rsidRDefault="00883503" w:rsidP="002C5328">
            <w:pPr>
              <w:pStyle w:val="a8"/>
            </w:pPr>
            <w:r>
              <w:t>(101,3 ± 3) кПа</w:t>
            </w:r>
          </w:p>
        </w:tc>
      </w:tr>
      <w:tr w:rsidR="00883503" w:rsidRPr="0041447E" w:rsidTr="00883503">
        <w:trPr>
          <w:jc w:val="center"/>
        </w:trPr>
        <w:tc>
          <w:tcPr>
            <w:tcW w:w="1182" w:type="pct"/>
            <w:shd w:val="clear" w:color="auto" w:fill="auto"/>
            <w:vAlign w:val="center"/>
          </w:tcPr>
          <w:p w:rsidR="00883503" w:rsidRDefault="00883503" w:rsidP="00883503">
            <w:pPr>
              <w:pStyle w:val="a8"/>
              <w:jc w:val="left"/>
            </w:pPr>
            <w:r>
              <w:t>Калибратор акустический «Защита – К»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119816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С-БН/03-12-2021/114537084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03.12.2021-02.12.2022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Пределы допускаемой основной погрешности воспроизводимого УЗД:</w:t>
            </w:r>
          </w:p>
          <w:p w:rsidR="00883503" w:rsidRDefault="00883503" w:rsidP="002C5328">
            <w:pPr>
              <w:pStyle w:val="a8"/>
            </w:pPr>
            <w:r>
              <w:t>± 0,25 дБ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 xml:space="preserve">Температура воздуха: </w:t>
            </w:r>
          </w:p>
          <w:p w:rsidR="00883503" w:rsidRDefault="00883503" w:rsidP="002C5328">
            <w:pPr>
              <w:pStyle w:val="a8"/>
            </w:pPr>
            <w:r>
              <w:t>от -10 °C до +50 °C;</w:t>
            </w:r>
          </w:p>
          <w:p w:rsidR="00883503" w:rsidRDefault="00883503" w:rsidP="002C5328">
            <w:pPr>
              <w:pStyle w:val="a8"/>
            </w:pPr>
            <w:r>
              <w:t xml:space="preserve">относительная влажность: </w:t>
            </w:r>
          </w:p>
          <w:p w:rsidR="00883503" w:rsidRDefault="00883503" w:rsidP="002C5328">
            <w:pPr>
              <w:pStyle w:val="a8"/>
            </w:pPr>
            <w:r>
              <w:t>от 20 %</w:t>
            </w:r>
          </w:p>
          <w:p w:rsidR="00883503" w:rsidRDefault="00883503" w:rsidP="002C5328">
            <w:pPr>
              <w:pStyle w:val="a8"/>
            </w:pPr>
            <w:r>
              <w:t>до 90 % (без конденсации);</w:t>
            </w:r>
          </w:p>
          <w:p w:rsidR="00883503" w:rsidRDefault="00883503" w:rsidP="002C5328">
            <w:pPr>
              <w:pStyle w:val="a8"/>
            </w:pPr>
            <w:r>
              <w:t xml:space="preserve">атмосферное давление: </w:t>
            </w:r>
          </w:p>
          <w:p w:rsidR="00883503" w:rsidRDefault="00883503" w:rsidP="002C5328">
            <w:pPr>
              <w:pStyle w:val="a8"/>
            </w:pPr>
            <w:r>
              <w:t>(80,0 - 108,0) кПа</w:t>
            </w:r>
          </w:p>
        </w:tc>
      </w:tr>
      <w:tr w:rsidR="00883503" w:rsidRPr="0041447E" w:rsidTr="00883503">
        <w:trPr>
          <w:jc w:val="center"/>
        </w:trPr>
        <w:tc>
          <w:tcPr>
            <w:tcW w:w="1182" w:type="pct"/>
            <w:shd w:val="clear" w:color="auto" w:fill="auto"/>
            <w:vAlign w:val="center"/>
          </w:tcPr>
          <w:p w:rsidR="00883503" w:rsidRDefault="00883503" w:rsidP="00883503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0230</w:t>
            </w:r>
          </w:p>
        </w:tc>
        <w:tc>
          <w:tcPr>
            <w:tcW w:w="921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С-БН/11-102021/101324738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11.10.2021-10.10.2022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>2 класс точности</w:t>
            </w:r>
          </w:p>
          <w:p w:rsidR="00883503" w:rsidRDefault="00883503" w:rsidP="002C5328">
            <w:pPr>
              <w:pStyle w:val="a8"/>
            </w:pPr>
            <w:r>
              <w:t xml:space="preserve">При измерении интервала времени </w:t>
            </w:r>
          </w:p>
          <w:p w:rsidR="00883503" w:rsidRDefault="00883503" w:rsidP="002C5328">
            <w:pPr>
              <w:pStyle w:val="a8"/>
            </w:pPr>
            <w:r>
              <w:t xml:space="preserve">60 мин допускается основная погрешность: при температуре </w:t>
            </w:r>
          </w:p>
          <w:p w:rsidR="00883503" w:rsidRDefault="00883503" w:rsidP="002C5328">
            <w:pPr>
              <w:pStyle w:val="a8"/>
            </w:pPr>
            <w:r>
              <w:t xml:space="preserve">(20 ± 5) °C - в пределах </w:t>
            </w:r>
          </w:p>
          <w:p w:rsidR="00883503" w:rsidRDefault="00883503" w:rsidP="002C5328">
            <w:pPr>
              <w:pStyle w:val="a8"/>
            </w:pPr>
            <w:r>
              <w:t xml:space="preserve">± 1,8 с, при температуре от </w:t>
            </w:r>
          </w:p>
          <w:p w:rsidR="00883503" w:rsidRDefault="00883503" w:rsidP="002C5328">
            <w:pPr>
              <w:pStyle w:val="a8"/>
            </w:pPr>
            <w:r>
              <w:t xml:space="preserve">-20 °C до </w:t>
            </w:r>
          </w:p>
          <w:p w:rsidR="00883503" w:rsidRDefault="00883503" w:rsidP="002C5328">
            <w:pPr>
              <w:pStyle w:val="a8"/>
            </w:pPr>
            <w:r>
              <w:t>+40 °C - в пределах</w:t>
            </w:r>
          </w:p>
          <w:p w:rsidR="00883503" w:rsidRDefault="00883503" w:rsidP="002C5328">
            <w:pPr>
              <w:pStyle w:val="a8"/>
            </w:pPr>
            <w:r>
              <w:t>± 5,4 с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 xml:space="preserve">Температура окружающего воздуха </w:t>
            </w:r>
          </w:p>
          <w:p w:rsidR="00883503" w:rsidRDefault="00883503" w:rsidP="002C5328">
            <w:pPr>
              <w:pStyle w:val="a8"/>
            </w:pPr>
            <w:r>
              <w:t xml:space="preserve">от -20 °С  </w:t>
            </w:r>
          </w:p>
          <w:p w:rsidR="00883503" w:rsidRDefault="00883503" w:rsidP="002C5328">
            <w:pPr>
              <w:pStyle w:val="a8"/>
            </w:pPr>
            <w:r>
              <w:t>до +40 °С</w:t>
            </w:r>
          </w:p>
        </w:tc>
      </w:tr>
    </w:tbl>
    <w:p w:rsidR="00B66AE8" w:rsidRPr="0041447E" w:rsidRDefault="00B66AE8" w:rsidP="00B66AE8">
      <w:pPr>
        <w:pStyle w:val="a6"/>
        <w:ind w:firstLine="709"/>
      </w:pPr>
      <w:r w:rsidRPr="0041447E">
        <w:t>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1292"/>
        <w:gridCol w:w="1472"/>
        <w:gridCol w:w="1183"/>
        <w:gridCol w:w="1462"/>
        <w:gridCol w:w="1789"/>
      </w:tblGrid>
      <w:tr w:rsidR="00B66AE8" w:rsidRPr="0041447E" w:rsidTr="00883503">
        <w:trPr>
          <w:jc w:val="center"/>
        </w:trPr>
        <w:tc>
          <w:tcPr>
            <w:tcW w:w="1262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10" w:name="si_os_table"/>
            <w:bookmarkEnd w:id="10"/>
            <w:r w:rsidRPr="0041447E">
              <w:t>Наименование средства измерения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11" w:name="si_os_factory_num"/>
            <w:bookmarkEnd w:id="11"/>
            <w:r w:rsidRPr="0041447E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12" w:name="si_os_sertif"/>
            <w:bookmarkEnd w:id="12"/>
            <w:r w:rsidRPr="0041447E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13" w:name="si_os_date"/>
            <w:bookmarkEnd w:id="13"/>
            <w:r w:rsidRPr="0041447E">
              <w:t>Срок действия поверки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14" w:name="si_os_err"/>
            <w:bookmarkEnd w:id="14"/>
            <w:r w:rsidRPr="0041447E">
              <w:t>Погрешность измерения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B66AE8" w:rsidRPr="0041447E" w:rsidRDefault="00B66AE8" w:rsidP="002C5328">
            <w:pPr>
              <w:pStyle w:val="a8"/>
            </w:pPr>
            <w:bookmarkStart w:id="15" w:name="si_os_cond_sv"/>
            <w:bookmarkEnd w:id="15"/>
            <w:r w:rsidRPr="0041447E">
              <w:t>Условия эксплуатации</w:t>
            </w:r>
          </w:p>
        </w:tc>
      </w:tr>
      <w:tr w:rsidR="00883503" w:rsidRPr="0041447E" w:rsidTr="00883503">
        <w:trPr>
          <w:jc w:val="center"/>
        </w:trPr>
        <w:tc>
          <w:tcPr>
            <w:tcW w:w="1262" w:type="pct"/>
            <w:shd w:val="clear" w:color="auto" w:fill="auto"/>
            <w:vAlign w:val="center"/>
          </w:tcPr>
          <w:p w:rsidR="00883503" w:rsidRPr="0041447E" w:rsidRDefault="00883503" w:rsidP="00883503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83503" w:rsidRPr="0041447E" w:rsidRDefault="00883503" w:rsidP="002C5328">
            <w:pPr>
              <w:pStyle w:val="a8"/>
            </w:pPr>
            <w:r>
              <w:t>07.06.2021-06.06.2023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t xml:space="preserve">Температура воздуха: </w:t>
            </w:r>
          </w:p>
          <w:p w:rsidR="00883503" w:rsidRDefault="00883503" w:rsidP="002C5328">
            <w:pPr>
              <w:pStyle w:val="a8"/>
            </w:pPr>
            <w:r>
              <w:t xml:space="preserve">± 0,2 °С; </w:t>
            </w:r>
          </w:p>
          <w:p w:rsidR="00883503" w:rsidRDefault="00883503" w:rsidP="002C5328">
            <w:pPr>
              <w:pStyle w:val="a8"/>
            </w:pPr>
            <w:r>
              <w:t xml:space="preserve">скорость воздушного потока: </w:t>
            </w:r>
          </w:p>
          <w:p w:rsidR="00883503" w:rsidRDefault="00883503" w:rsidP="002C5328">
            <w:pPr>
              <w:pStyle w:val="a8"/>
            </w:pPr>
            <w:r>
              <w:t xml:space="preserve">для (0,1 - 1) м/с: </w:t>
            </w:r>
          </w:p>
          <w:p w:rsidR="00883503" w:rsidRDefault="00883503" w:rsidP="002C5328">
            <w:pPr>
              <w:pStyle w:val="a8"/>
            </w:pPr>
            <w:r>
              <w:lastRenderedPageBreak/>
              <w:t xml:space="preserve">± (0,05 + 0,05·V) м/с, где </w:t>
            </w:r>
          </w:p>
          <w:p w:rsidR="00883503" w:rsidRDefault="00883503" w:rsidP="002C5328">
            <w:pPr>
              <w:pStyle w:val="a8"/>
            </w:pPr>
            <w:r>
              <w:t xml:space="preserve">V - значение измеряемой скорости; </w:t>
            </w:r>
          </w:p>
          <w:p w:rsidR="00883503" w:rsidRDefault="00883503" w:rsidP="002C5328">
            <w:pPr>
              <w:pStyle w:val="a8"/>
            </w:pPr>
            <w:r>
              <w:t xml:space="preserve">для (1 - 20) м/с: </w:t>
            </w:r>
          </w:p>
          <w:p w:rsidR="00883503" w:rsidRDefault="00883503" w:rsidP="002C5328">
            <w:pPr>
              <w:pStyle w:val="a8"/>
            </w:pPr>
            <w:r>
              <w:t xml:space="preserve">± (0,1 + 0,05·V) м/с, где </w:t>
            </w:r>
          </w:p>
          <w:p w:rsidR="00883503" w:rsidRDefault="00883503" w:rsidP="002C5328">
            <w:pPr>
              <w:pStyle w:val="a8"/>
            </w:pPr>
            <w:r>
              <w:t xml:space="preserve">V - значение измеряемой скорости; </w:t>
            </w:r>
          </w:p>
          <w:p w:rsidR="00883503" w:rsidRDefault="00883503" w:rsidP="002C5328">
            <w:pPr>
              <w:pStyle w:val="a8"/>
            </w:pPr>
            <w:r>
              <w:t xml:space="preserve">относительная влажность воздуха: </w:t>
            </w:r>
          </w:p>
          <w:p w:rsidR="00883503" w:rsidRDefault="00883503" w:rsidP="002C5328">
            <w:pPr>
              <w:pStyle w:val="a8"/>
            </w:pPr>
            <w:r>
              <w:t xml:space="preserve">± 3 %; </w:t>
            </w:r>
          </w:p>
          <w:p w:rsidR="00883503" w:rsidRDefault="00883503" w:rsidP="002C5328">
            <w:pPr>
              <w:pStyle w:val="a8"/>
            </w:pPr>
            <w:r>
              <w:t xml:space="preserve">атмосферное давление: </w:t>
            </w:r>
          </w:p>
          <w:p w:rsidR="00883503" w:rsidRPr="0041447E" w:rsidRDefault="00883503" w:rsidP="002C5328">
            <w:pPr>
              <w:pStyle w:val="a8"/>
            </w:pPr>
            <w:r>
              <w:t>± 0,13 кПа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883503" w:rsidRDefault="00883503" w:rsidP="002C5328">
            <w:pPr>
              <w:pStyle w:val="a8"/>
            </w:pPr>
            <w:r>
              <w:lastRenderedPageBreak/>
              <w:t xml:space="preserve">Температура окружающего воздуха: от </w:t>
            </w:r>
          </w:p>
          <w:p w:rsidR="00883503" w:rsidRDefault="00883503" w:rsidP="002C5328">
            <w:pPr>
              <w:pStyle w:val="a8"/>
            </w:pPr>
            <w:r>
              <w:t xml:space="preserve">-20 °С до +55 °С; </w:t>
            </w:r>
          </w:p>
          <w:p w:rsidR="00883503" w:rsidRDefault="00883503" w:rsidP="002C5328">
            <w:pPr>
              <w:pStyle w:val="a8"/>
            </w:pPr>
            <w:r>
              <w:t xml:space="preserve">относительная влажность воздуха при </w:t>
            </w:r>
          </w:p>
          <w:p w:rsidR="00883503" w:rsidRDefault="00883503" w:rsidP="002C5328">
            <w:pPr>
              <w:pStyle w:val="a8"/>
            </w:pPr>
            <w:r>
              <w:t xml:space="preserve"> t = 25 °С до 90 %;</w:t>
            </w:r>
          </w:p>
          <w:p w:rsidR="00883503" w:rsidRDefault="00883503" w:rsidP="002C5328">
            <w:pPr>
              <w:pStyle w:val="a8"/>
            </w:pPr>
            <w:r>
              <w:t xml:space="preserve">сенсометрический щуп: </w:t>
            </w:r>
          </w:p>
          <w:p w:rsidR="00883503" w:rsidRDefault="00883503" w:rsidP="002C5328">
            <w:pPr>
              <w:pStyle w:val="a8"/>
            </w:pPr>
            <w:r>
              <w:lastRenderedPageBreak/>
              <w:t xml:space="preserve">температура окружающего воздуха от </w:t>
            </w:r>
          </w:p>
          <w:p w:rsidR="00883503" w:rsidRDefault="00883503" w:rsidP="002C5328">
            <w:pPr>
              <w:pStyle w:val="a8"/>
            </w:pPr>
            <w:r>
              <w:t xml:space="preserve">-40 °С до +85 °С; </w:t>
            </w:r>
          </w:p>
          <w:p w:rsidR="00883503" w:rsidRDefault="00883503" w:rsidP="002C5328">
            <w:pPr>
              <w:pStyle w:val="a8"/>
            </w:pPr>
            <w:r>
              <w:t xml:space="preserve">относительная влажность воздуха при </w:t>
            </w:r>
          </w:p>
          <w:p w:rsidR="00883503" w:rsidRPr="0041447E" w:rsidRDefault="00883503" w:rsidP="002C5328">
            <w:pPr>
              <w:pStyle w:val="a8"/>
            </w:pPr>
            <w:r>
              <w:t xml:space="preserve"> t = 25 °С до 97 %</w:t>
            </w:r>
          </w:p>
        </w:tc>
      </w:tr>
    </w:tbl>
    <w:p w:rsidR="00B66AE8" w:rsidRPr="0041447E" w:rsidRDefault="00B66AE8" w:rsidP="00B66AE8">
      <w:pPr>
        <w:spacing w:before="120"/>
        <w:ind w:firstLine="709"/>
        <w:rPr>
          <w:b/>
        </w:rPr>
      </w:pPr>
      <w:r w:rsidRPr="0041447E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41447E">
        <w:rPr>
          <w:b/>
        </w:rPr>
        <w:t xml:space="preserve"> ПДУ, нормативные значения измеряемого и оцениваемого фактора:</w:t>
      </w:r>
      <w:r w:rsidRPr="0041447E">
        <w:t xml:space="preserve"> </w:t>
      </w:r>
    </w:p>
    <w:tbl>
      <w:tblPr>
        <w:tblW w:w="16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29900"/>
      </w:tblGrid>
      <w:tr w:rsidR="00B66AE8" w:rsidRPr="0041447E" w:rsidTr="0022168C">
        <w:trPr>
          <w:tblHeader/>
          <w:jc w:val="center"/>
        </w:trPr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AE8" w:rsidRPr="0041447E" w:rsidRDefault="00B66AE8" w:rsidP="002C5328">
            <w:pPr>
              <w:jc w:val="center"/>
              <w:rPr>
                <w:color w:val="000000"/>
                <w:sz w:val="18"/>
                <w:szCs w:val="18"/>
              </w:rPr>
            </w:pPr>
            <w:r w:rsidRPr="0041447E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854" w:type="pct"/>
            <w:shd w:val="clear" w:color="auto" w:fill="auto"/>
            <w:vAlign w:val="center"/>
          </w:tcPr>
          <w:p w:rsidR="00B66AE8" w:rsidRPr="0041447E" w:rsidRDefault="00B66AE8" w:rsidP="002C5328">
            <w:pPr>
              <w:jc w:val="center"/>
              <w:rPr>
                <w:color w:val="000000"/>
                <w:sz w:val="18"/>
                <w:szCs w:val="18"/>
              </w:rPr>
            </w:pPr>
            <w:r w:rsidRPr="0041447E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2168C" w:rsidRPr="0041447E" w:rsidTr="0022168C">
        <w:trPr>
          <w:tblHeader/>
          <w:jc w:val="center"/>
        </w:trPr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168C" w:rsidRPr="0041447E" w:rsidRDefault="0022168C" w:rsidP="002216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854" w:type="pct"/>
            <w:shd w:val="clear" w:color="auto" w:fill="auto"/>
            <w:vAlign w:val="center"/>
          </w:tcPr>
          <w:p w:rsidR="0022168C" w:rsidRPr="0041447E" w:rsidRDefault="0022168C" w:rsidP="002216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2168C" w:rsidRPr="0041447E" w:rsidTr="0022168C">
        <w:trPr>
          <w:tblHeader/>
          <w:jc w:val="center"/>
        </w:trPr>
        <w:tc>
          <w:tcPr>
            <w:tcW w:w="162" w:type="pct"/>
            <w:tcBorders>
              <w:bottom w:val="nil"/>
            </w:tcBorders>
            <w:shd w:val="clear" w:color="auto" w:fill="auto"/>
            <w:vAlign w:val="center"/>
          </w:tcPr>
          <w:p w:rsidR="0022168C" w:rsidRDefault="0022168C" w:rsidP="002216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854" w:type="pct"/>
            <w:shd w:val="clear" w:color="auto" w:fill="auto"/>
            <w:vAlign w:val="center"/>
          </w:tcPr>
          <w:p w:rsidR="0022168C" w:rsidRDefault="0022168C" w:rsidP="002216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 ПКФ-14-011 (ФР.1.36.2014.17749) Методика измерений эквивалентного уровня звука на рабочем месте на основе стратегии рабочей операции. Аттестована метрологической службой ООО "ПКФ Цифровые приборы". Свидетельство об аттестации методики измерений №011-01.00279-2014 от 15 мая 2014 г.</w:t>
            </w:r>
          </w:p>
        </w:tc>
      </w:tr>
      <w:tr w:rsidR="0022168C" w:rsidRPr="0041447E" w:rsidTr="0022168C">
        <w:trPr>
          <w:tblHeader/>
          <w:jc w:val="center"/>
        </w:trPr>
        <w:tc>
          <w:tcPr>
            <w:tcW w:w="16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2168C" w:rsidRDefault="0022168C" w:rsidP="002216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54" w:type="pct"/>
            <w:shd w:val="clear" w:color="auto" w:fill="auto"/>
            <w:vAlign w:val="center"/>
          </w:tcPr>
          <w:p w:rsidR="0022168C" w:rsidRDefault="0022168C" w:rsidP="002216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 ПКФ 12-006 (7-е издание) Однократные прямые измерения уровней звука, звукового давления и ускорения приборами серий ОКТАВА и ЭКОФИЗИКА. Методика выполнения измерений. Приложение к руководству по эксплуатации шумомера-виброметра "Экофизика-110А" ПКДУ.411000. Разработана метрологической службой ООО "ПКФ Цифровые приборы"</w:t>
            </w:r>
          </w:p>
        </w:tc>
      </w:tr>
    </w:tbl>
    <w:p w:rsidR="00A907F6" w:rsidRPr="0041447E" w:rsidRDefault="00405209" w:rsidP="00B66AE8">
      <w:pPr>
        <w:pStyle w:val="a6"/>
        <w:ind w:firstLine="709"/>
      </w:pPr>
      <w:r w:rsidRPr="0041447E">
        <w:t>6</w:t>
      </w:r>
      <w:r w:rsidR="00A907F6" w:rsidRPr="0041447E">
        <w:t>. Сведения об источнике шума:</w:t>
      </w:r>
    </w:p>
    <w:p w:rsidR="00A907F6" w:rsidRPr="0041447E" w:rsidRDefault="00A907F6" w:rsidP="00B66AE8">
      <w:pPr>
        <w:ind w:firstLine="709"/>
      </w:pPr>
      <w:r w:rsidRPr="0041447E">
        <w:t xml:space="preserve"> </w:t>
      </w:r>
      <w:fldSimple w:instr=" DOCVARIABLE &quot;dop_shum&quot; \* MERGEFORMAT ">
        <w:r w:rsidR="00177D53" w:rsidRPr="00177D53">
          <w:t xml:space="preserve"> Ручной электроинструмент </w:t>
        </w:r>
      </w:fldSimple>
    </w:p>
    <w:p w:rsidR="007C56B5" w:rsidRPr="0041447E" w:rsidRDefault="007C56B5" w:rsidP="00B66AE8">
      <w:pPr>
        <w:pStyle w:val="a6"/>
        <w:ind w:firstLine="709"/>
      </w:pPr>
      <w:r w:rsidRPr="0041447E">
        <w:t>7. Стратегия измерения шума на рабочем месте:</w:t>
      </w:r>
    </w:p>
    <w:p w:rsidR="007C56B5" w:rsidRPr="0041447E" w:rsidRDefault="007C56B5" w:rsidP="00B66AE8">
      <w:pPr>
        <w:ind w:firstLine="709"/>
      </w:pPr>
      <w:r w:rsidRPr="0041447E">
        <w:t xml:space="preserve"> </w:t>
      </w:r>
      <w:fldSimple w:instr=" DOCVARIABLE &quot;strategy&quot; \* MERGEFORMAT ">
        <w:r w:rsidR="0022168C">
          <w:t>- на основе рабочей операции</w:t>
        </w:r>
      </w:fldSimple>
    </w:p>
    <w:p w:rsidR="006E4E33" w:rsidRPr="0041447E" w:rsidRDefault="006E4E33" w:rsidP="00B66AE8">
      <w:pPr>
        <w:spacing w:before="120"/>
        <w:ind w:firstLine="709"/>
        <w:rPr>
          <w:b/>
          <w:color w:val="000000"/>
        </w:rPr>
      </w:pPr>
      <w:r w:rsidRPr="0041447E">
        <w:rPr>
          <w:b/>
          <w:color w:val="000000"/>
        </w:rPr>
        <w:t>8.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4"/>
        <w:gridCol w:w="1498"/>
        <w:gridCol w:w="1773"/>
        <w:gridCol w:w="1506"/>
        <w:gridCol w:w="1427"/>
      </w:tblGrid>
      <w:tr w:rsidR="006E4E33" w:rsidRPr="0041447E" w:rsidTr="00B66AE8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6E4E33" w:rsidRPr="0041447E" w:rsidRDefault="006E4E33" w:rsidP="00D916C0">
            <w:pPr>
              <w:pStyle w:val="a8"/>
            </w:pPr>
            <w:bookmarkStart w:id="17" w:name="os2_zone"/>
            <w:bookmarkEnd w:id="17"/>
            <w:r w:rsidRPr="0041447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E4E33" w:rsidRPr="0041447E" w:rsidRDefault="006E4E33" w:rsidP="00D916C0">
            <w:pPr>
              <w:pStyle w:val="a8"/>
            </w:pPr>
            <w:bookmarkStart w:id="18" w:name="os2_temp"/>
            <w:bookmarkEnd w:id="18"/>
            <w:r w:rsidRPr="0041447E">
              <w:t xml:space="preserve">Температура воздуха, </w:t>
            </w:r>
            <w:r w:rsidRPr="0041447E">
              <w:rPr>
                <w:vertAlign w:val="superscript"/>
              </w:rPr>
              <w:t>o</w:t>
            </w:r>
            <w:r w:rsidRPr="0041447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6E4E33" w:rsidRPr="0041447E" w:rsidRDefault="006E4E33" w:rsidP="005F0CB6">
            <w:pPr>
              <w:pStyle w:val="a8"/>
            </w:pPr>
            <w:bookmarkStart w:id="19" w:name="os2_press"/>
            <w:bookmarkEnd w:id="19"/>
            <w:r w:rsidRPr="0041447E">
              <w:t xml:space="preserve">Атмосферное давление, </w:t>
            </w:r>
            <w:r w:rsidR="005F0CB6" w:rsidRPr="0041447E">
              <w:t>кПа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6E4E33" w:rsidRPr="0041447E" w:rsidRDefault="006E4E33" w:rsidP="00D916C0">
            <w:pPr>
              <w:pStyle w:val="a8"/>
            </w:pPr>
            <w:bookmarkStart w:id="20" w:name="os2_vlag"/>
            <w:bookmarkEnd w:id="20"/>
            <w:r w:rsidRPr="0041447E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6E4E33" w:rsidRPr="0041447E" w:rsidRDefault="006E4E33" w:rsidP="00D916C0">
            <w:pPr>
              <w:pStyle w:val="a8"/>
            </w:pPr>
            <w:bookmarkStart w:id="21" w:name="os2_skor"/>
            <w:bookmarkEnd w:id="21"/>
            <w:r w:rsidRPr="0041447E">
              <w:t>Скорость воздуха, м/с</w:t>
            </w:r>
          </w:p>
        </w:tc>
      </w:tr>
      <w:tr w:rsidR="0022168C" w:rsidRPr="0041447E" w:rsidTr="00B66AE8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22168C" w:rsidRPr="0041447E" w:rsidRDefault="0022168C" w:rsidP="00D916C0">
            <w:pPr>
              <w:pStyle w:val="a8"/>
            </w:pPr>
            <w:r>
              <w:t>Территория школы (Ручной электроинструмент)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22168C" w:rsidRPr="0041447E" w:rsidRDefault="0022168C" w:rsidP="00D916C0">
            <w:pPr>
              <w:pStyle w:val="a8"/>
            </w:pPr>
            <w:r>
              <w:t>21,5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22168C" w:rsidRPr="0041447E" w:rsidRDefault="0022168C" w:rsidP="005F0CB6">
            <w:pPr>
              <w:pStyle w:val="a8"/>
            </w:pPr>
            <w:r>
              <w:t>101,8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22168C" w:rsidRPr="0041447E" w:rsidRDefault="0022168C" w:rsidP="00D916C0">
            <w:pPr>
              <w:pStyle w:val="a8"/>
            </w:pPr>
            <w:r>
              <w:t>43,2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2168C" w:rsidRPr="0041447E" w:rsidRDefault="0022168C" w:rsidP="00D916C0">
            <w:pPr>
              <w:pStyle w:val="a8"/>
            </w:pPr>
            <w:r>
              <w:t>0,1</w:t>
            </w:r>
          </w:p>
        </w:tc>
      </w:tr>
    </w:tbl>
    <w:p w:rsidR="00074DF2" w:rsidRPr="0041447E" w:rsidRDefault="00942CD3" w:rsidP="00B66AE8">
      <w:pPr>
        <w:spacing w:before="60"/>
        <w:ind w:firstLine="709"/>
        <w:rPr>
          <w:color w:val="808080"/>
          <w:sz w:val="18"/>
          <w:szCs w:val="18"/>
        </w:rPr>
      </w:pPr>
      <w:r w:rsidRPr="0041447E">
        <w:rPr>
          <w:b/>
        </w:rPr>
        <w:t>Дополнительные сведения о рабочей обстановке и условиях измерения:</w:t>
      </w:r>
      <w:r w:rsidRPr="0041447E">
        <w:t xml:space="preserve"> Дополнительные условия отсутствуют.</w:t>
      </w:r>
    </w:p>
    <w:p w:rsidR="00A907F6" w:rsidRPr="0041447E" w:rsidRDefault="00034251" w:rsidP="00B66AE8">
      <w:pPr>
        <w:pStyle w:val="a6"/>
        <w:ind w:firstLine="709"/>
      </w:pPr>
      <w:r w:rsidRPr="0041447E">
        <w:t>9</w:t>
      </w:r>
      <w:r w:rsidR="00A907F6" w:rsidRPr="0041447E">
        <w:t xml:space="preserve">. Измеренные величины показателей шума на рабочем месте: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2049"/>
        <w:gridCol w:w="1891"/>
        <w:gridCol w:w="1652"/>
        <w:gridCol w:w="1271"/>
      </w:tblGrid>
      <w:tr w:rsidR="007C56B5" w:rsidRPr="0041447E" w:rsidTr="00B66AE8">
        <w:trPr>
          <w:jc w:val="center"/>
        </w:trPr>
        <w:tc>
          <w:tcPr>
            <w:tcW w:w="1436" w:type="pct"/>
            <w:vMerge w:val="restart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bookmarkStart w:id="22" w:name="izm_param"/>
            <w:bookmarkStart w:id="23" w:name="izm_table1"/>
            <w:bookmarkEnd w:id="22"/>
            <w:bookmarkEnd w:id="23"/>
            <w:r w:rsidRPr="0041447E">
              <w:t>Рабочая операция</w:t>
            </w:r>
          </w:p>
        </w:tc>
        <w:tc>
          <w:tcPr>
            <w:tcW w:w="2046" w:type="pct"/>
            <w:gridSpan w:val="2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r w:rsidRPr="0041447E">
              <w:t>Уровень звука, дБА</w:t>
            </w:r>
          </w:p>
        </w:tc>
        <w:tc>
          <w:tcPr>
            <w:tcW w:w="1518" w:type="pct"/>
            <w:gridSpan w:val="2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r w:rsidRPr="0041447E">
              <w:t>Продолжительность операции, мин</w:t>
            </w:r>
          </w:p>
        </w:tc>
      </w:tr>
      <w:tr w:rsidR="007C56B5" w:rsidRPr="0041447E" w:rsidTr="00B66AE8">
        <w:trPr>
          <w:jc w:val="center"/>
        </w:trPr>
        <w:tc>
          <w:tcPr>
            <w:tcW w:w="1436" w:type="pct"/>
            <w:vMerge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</w:p>
        </w:tc>
        <w:tc>
          <w:tcPr>
            <w:tcW w:w="1064" w:type="pct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bookmarkStart w:id="24" w:name="izm_level"/>
            <w:bookmarkEnd w:id="24"/>
            <w:r w:rsidRPr="0041447E">
              <w:t>Результаты измерений (не менее трех)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bookmarkStart w:id="25" w:name="izm_ekv_level"/>
            <w:bookmarkEnd w:id="25"/>
            <w:r w:rsidRPr="0041447E">
              <w:t xml:space="preserve">Эквивалентный уровень за операцию 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bookmarkStart w:id="26" w:name="izm_time"/>
            <w:bookmarkEnd w:id="26"/>
            <w:r w:rsidRPr="0041447E">
              <w:t>Результаты наблюдений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7C56B5" w:rsidRPr="0041447E" w:rsidRDefault="007C56B5" w:rsidP="007C56B5">
            <w:pPr>
              <w:pStyle w:val="a8"/>
            </w:pPr>
            <w:bookmarkStart w:id="27" w:name="izm_avg_time"/>
            <w:bookmarkEnd w:id="27"/>
            <w:r w:rsidRPr="0041447E">
              <w:t xml:space="preserve">Средняя </w:t>
            </w:r>
          </w:p>
        </w:tc>
      </w:tr>
      <w:tr w:rsidR="0022168C" w:rsidRPr="0041447E" w:rsidTr="00B66AE8">
        <w:trPr>
          <w:jc w:val="center"/>
        </w:trPr>
        <w:tc>
          <w:tcPr>
            <w:tcW w:w="1436" w:type="pct"/>
            <w:shd w:val="clear" w:color="auto" w:fill="auto"/>
            <w:vAlign w:val="center"/>
          </w:tcPr>
          <w:p w:rsidR="0022168C" w:rsidRPr="0041447E" w:rsidRDefault="0022168C" w:rsidP="007C56B5">
            <w:pPr>
              <w:pStyle w:val="a8"/>
            </w:pPr>
            <w:r>
              <w:t>Территория школы (Ручной электроинструмент)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22168C" w:rsidRPr="0041447E" w:rsidRDefault="0022168C" w:rsidP="007C56B5">
            <w:pPr>
              <w:pStyle w:val="a8"/>
            </w:pPr>
            <w:r>
              <w:t>81.4; 81.7; 80.5</w:t>
            </w:r>
          </w:p>
        </w:tc>
        <w:tc>
          <w:tcPr>
            <w:tcW w:w="981" w:type="pct"/>
            <w:shd w:val="clear" w:color="auto" w:fill="auto"/>
            <w:vAlign w:val="center"/>
          </w:tcPr>
          <w:p w:rsidR="0022168C" w:rsidRPr="0041447E" w:rsidRDefault="0022168C" w:rsidP="007C56B5">
            <w:pPr>
              <w:pStyle w:val="a8"/>
            </w:pPr>
            <w:r>
              <w:t>81.2</w:t>
            </w:r>
          </w:p>
        </w:tc>
        <w:tc>
          <w:tcPr>
            <w:tcW w:w="858" w:type="pct"/>
            <w:shd w:val="clear" w:color="auto" w:fill="auto"/>
            <w:vAlign w:val="center"/>
          </w:tcPr>
          <w:p w:rsidR="0022168C" w:rsidRPr="0041447E" w:rsidRDefault="0022168C" w:rsidP="007C56B5">
            <w:pPr>
              <w:pStyle w:val="a8"/>
            </w:pPr>
            <w:r>
              <w:t>12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22168C" w:rsidRPr="0041447E" w:rsidRDefault="0022168C" w:rsidP="007C56B5">
            <w:pPr>
              <w:pStyle w:val="a8"/>
            </w:pPr>
            <w:r>
              <w:t>12</w:t>
            </w:r>
          </w:p>
        </w:tc>
      </w:tr>
    </w:tbl>
    <w:p w:rsidR="00EE2508" w:rsidRPr="0041447E" w:rsidRDefault="00EE2508">
      <w:pPr>
        <w:rPr>
          <w:sz w:val="2"/>
          <w:szCs w:val="2"/>
        </w:rPr>
      </w:pPr>
    </w:p>
    <w:p w:rsidR="00FE033F" w:rsidRPr="0041447E" w:rsidRDefault="00034251" w:rsidP="00B66AE8">
      <w:pPr>
        <w:pStyle w:val="a6"/>
        <w:ind w:firstLine="709"/>
      </w:pPr>
      <w:bookmarkStart w:id="28" w:name="izm_descr"/>
      <w:bookmarkEnd w:id="28"/>
      <w:r w:rsidRPr="0041447E">
        <w:t>10</w:t>
      </w:r>
      <w:r w:rsidR="00A907F6" w:rsidRPr="0041447E">
        <w:t xml:space="preserve">. </w:t>
      </w:r>
      <w:r w:rsidR="006939DC" w:rsidRPr="0041447E">
        <w:t xml:space="preserve">Результат </w:t>
      </w:r>
      <w:r w:rsidR="00FE033F" w:rsidRPr="0041447E">
        <w:t>вычисления измеренных величин показателей шума:</w:t>
      </w:r>
    </w:p>
    <w:p w:rsidR="0022168C" w:rsidRDefault="00FE033F" w:rsidP="00B66AE8">
      <w:pPr>
        <w:pStyle w:val="a6"/>
        <w:ind w:firstLine="709"/>
        <w:rPr>
          <w:b w:val="0"/>
          <w:color w:val="auto"/>
        </w:rPr>
      </w:pPr>
      <w:r w:rsidRPr="0041447E">
        <w:rPr>
          <w:b w:val="0"/>
          <w:color w:val="auto"/>
        </w:rPr>
        <w:fldChar w:fldCharType="begin"/>
      </w:r>
      <w:r w:rsidRPr="0041447E">
        <w:rPr>
          <w:b w:val="0"/>
          <w:color w:val="auto"/>
        </w:rPr>
        <w:instrText xml:space="preserve"> DOCVARIABLE  shum_result \* MERGEFORMAT </w:instrText>
      </w:r>
      <w:r w:rsidRPr="0041447E">
        <w:rPr>
          <w:b w:val="0"/>
          <w:color w:val="auto"/>
        </w:rPr>
        <w:fldChar w:fldCharType="separate"/>
      </w:r>
      <w:r w:rsidR="0022168C">
        <w:rPr>
          <w:b w:val="0"/>
          <w:color w:val="auto"/>
        </w:rPr>
        <w:t>Эквивалентный уровень звука за 8-часовой рабочий день на данном рабочем месте составляет 65.2 дБ с расширенной неопределенностью, равной 2.5 дБ.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Детальный расчет: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Эквивалентный уровень за операцию - Территория школы (Ручной электроинструмент):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Lp,A,eqT = 10 x lg[ 1/3×(10^(0.1×81.4) + 10^(0.1×81.7) + 10^(0.1×80.5) ] = 81.2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Эквивалентный уровень звука за рабочий день (480 мин):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lastRenderedPageBreak/>
        <w:t>Lex,8h = 10×lg[ 1/8×(0.2×10^(0.1×81.2) ] = 65.2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Эквивалентный уровень для номинального рабочего дня ( Te = 12 мин):  Lp,A,eqTe = 81.2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Расчет неопределенности: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U2m = 0.7 (Шумомер класса 1 по МЭК 61672)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U3 = 1 (неопределенность, обусловленная выбором места установки микрофона)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Операция - Территория школы (Ручной электроинструмент):</w:t>
      </w:r>
    </w:p>
    <w:p w:rsidR="0022168C" w:rsidRPr="0022168C" w:rsidRDefault="0022168C" w:rsidP="00B66AE8">
      <w:pPr>
        <w:pStyle w:val="a6"/>
        <w:ind w:firstLine="709"/>
        <w:rPr>
          <w:b w:val="0"/>
          <w:color w:val="auto"/>
          <w:lang w:val="en-US"/>
        </w:rPr>
      </w:pPr>
      <w:r w:rsidRPr="0022168C">
        <w:rPr>
          <w:b w:val="0"/>
          <w:color w:val="auto"/>
          <w:lang w:val="en-US"/>
        </w:rPr>
        <w:t>C1a,m = 0.2/8×10 ^ [0.1(81.2 - 65.2)] = 1</w:t>
      </w:r>
    </w:p>
    <w:p w:rsidR="0022168C" w:rsidRPr="0022168C" w:rsidRDefault="0022168C" w:rsidP="00B66AE8">
      <w:pPr>
        <w:pStyle w:val="a6"/>
        <w:ind w:firstLine="709"/>
        <w:rPr>
          <w:b w:val="0"/>
          <w:color w:val="auto"/>
          <w:lang w:val="en-US"/>
        </w:rPr>
      </w:pPr>
      <w:r w:rsidRPr="0022168C">
        <w:rPr>
          <w:b w:val="0"/>
          <w:color w:val="auto"/>
          <w:lang w:val="en-US"/>
        </w:rPr>
        <w:t>C1b,m = 4.34 × 1 / 0.2 = 21.6</w:t>
      </w:r>
    </w:p>
    <w:p w:rsidR="0022168C" w:rsidRPr="0022168C" w:rsidRDefault="0022168C" w:rsidP="00B66AE8">
      <w:pPr>
        <w:pStyle w:val="a6"/>
        <w:ind w:firstLine="709"/>
        <w:rPr>
          <w:b w:val="0"/>
          <w:color w:val="auto"/>
          <w:lang w:val="en-US"/>
        </w:rPr>
      </w:pPr>
      <w:r w:rsidRPr="0022168C">
        <w:rPr>
          <w:b w:val="0"/>
          <w:color w:val="auto"/>
          <w:lang w:val="en-US"/>
        </w:rPr>
        <w:t>U1a,m^2 = 1/(3×(3-1))×[(81.4 - 81.2)^2 + (81.7 - 81.2)^2 + (80.5 - 81.2)^2] = 0.13</w:t>
      </w:r>
    </w:p>
    <w:p w:rsidR="0022168C" w:rsidRPr="0022168C" w:rsidRDefault="0022168C" w:rsidP="00B66AE8">
      <w:pPr>
        <w:pStyle w:val="a6"/>
        <w:ind w:firstLine="709"/>
        <w:rPr>
          <w:b w:val="0"/>
          <w:color w:val="auto"/>
          <w:lang w:val="en-US"/>
        </w:rPr>
      </w:pPr>
      <w:r w:rsidRPr="0022168C">
        <w:rPr>
          <w:b w:val="0"/>
          <w:color w:val="auto"/>
          <w:lang w:val="en-US"/>
        </w:rPr>
        <w:t>U1a,m = 0.36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U1b,m = 0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Стандартная  неопределенность: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U8h^2 = ∑[ C1am^2×(U1a,m^2 + U2,m^2 + U3^2) + (C1b,m U1b,m)^2 ] =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[ 1^2 (0.36^2 + 0.7^2 + 1^2) + (21.6 0)^2 ] = 1.6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>U8h = 1.27</w:t>
      </w:r>
    </w:p>
    <w:p w:rsidR="0022168C" w:rsidRDefault="0022168C" w:rsidP="00B66AE8">
      <w:pPr>
        <w:pStyle w:val="a6"/>
        <w:ind w:firstLine="709"/>
        <w:rPr>
          <w:b w:val="0"/>
          <w:color w:val="auto"/>
        </w:rPr>
      </w:pPr>
      <w:r>
        <w:rPr>
          <w:b w:val="0"/>
          <w:color w:val="auto"/>
        </w:rPr>
        <w:t xml:space="preserve">Расширенная  неопределенность: </w:t>
      </w:r>
    </w:p>
    <w:p w:rsidR="004A7963" w:rsidRPr="0041447E" w:rsidRDefault="0022168C" w:rsidP="00B66AE8">
      <w:pPr>
        <w:pStyle w:val="a6"/>
        <w:ind w:firstLine="709"/>
      </w:pPr>
      <w:r>
        <w:rPr>
          <w:b w:val="0"/>
          <w:color w:val="auto"/>
        </w:rPr>
        <w:t>U095 = U8h×2 = 1.27×2 = 2.54</w:t>
      </w:r>
      <w:r w:rsidR="00FE033F" w:rsidRPr="0041447E">
        <w:rPr>
          <w:b w:val="0"/>
          <w:color w:val="auto"/>
        </w:rPr>
        <w:fldChar w:fldCharType="end"/>
      </w:r>
      <w:r w:rsidR="00FE033F" w:rsidRPr="0041447E">
        <w:rPr>
          <w:b w:val="0"/>
          <w:color w:val="auto"/>
        </w:rPr>
        <w:br/>
      </w:r>
    </w:p>
    <w:p w:rsidR="00FE033F" w:rsidRPr="0041447E" w:rsidRDefault="00852B4B" w:rsidP="00B66AE8">
      <w:pPr>
        <w:pStyle w:val="a6"/>
        <w:ind w:firstLine="709"/>
      </w:pPr>
      <w:r w:rsidRPr="0041447E">
        <w:t>1</w:t>
      </w:r>
      <w:r w:rsidR="00C06A7F" w:rsidRPr="0041447E">
        <w:t>1</w:t>
      </w:r>
      <w:r w:rsidR="00FE033F" w:rsidRPr="0041447E">
        <w:t>. Результат оценки вредных и (или) опасных производственных факторов: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5"/>
        <w:gridCol w:w="2091"/>
        <w:gridCol w:w="2091"/>
        <w:gridCol w:w="2091"/>
      </w:tblGrid>
      <w:tr w:rsidR="00A907F6" w:rsidRPr="0041447E" w:rsidTr="00B66AE8">
        <w:trPr>
          <w:jc w:val="center"/>
        </w:trPr>
        <w:tc>
          <w:tcPr>
            <w:tcW w:w="1742" w:type="pct"/>
            <w:vAlign w:val="center"/>
          </w:tcPr>
          <w:p w:rsidR="00A907F6" w:rsidRPr="0041447E" w:rsidRDefault="00A907F6" w:rsidP="00E576CE">
            <w:pPr>
              <w:pStyle w:val="a8"/>
            </w:pPr>
            <w:bookmarkStart w:id="29" w:name="main_table"/>
            <w:bookmarkStart w:id="30" w:name="param_column"/>
            <w:bookmarkEnd w:id="29"/>
            <w:bookmarkEnd w:id="30"/>
            <w:r w:rsidRPr="0041447E">
              <w:t>Фактор</w:t>
            </w:r>
          </w:p>
        </w:tc>
        <w:tc>
          <w:tcPr>
            <w:tcW w:w="1086" w:type="pct"/>
            <w:vAlign w:val="center"/>
          </w:tcPr>
          <w:p w:rsidR="00A907F6" w:rsidRPr="0041447E" w:rsidRDefault="00A907F6" w:rsidP="00E576CE">
            <w:pPr>
              <w:pStyle w:val="a8"/>
            </w:pPr>
            <w:bookmarkStart w:id="31" w:name="fact_column"/>
            <w:bookmarkEnd w:id="31"/>
            <w:r w:rsidRPr="0041447E">
              <w:t>Фактическое значение</w:t>
            </w:r>
          </w:p>
        </w:tc>
        <w:tc>
          <w:tcPr>
            <w:tcW w:w="1086" w:type="pct"/>
            <w:vAlign w:val="center"/>
          </w:tcPr>
          <w:p w:rsidR="00A907F6" w:rsidRPr="0041447E" w:rsidRDefault="00A907F6" w:rsidP="00E576CE">
            <w:pPr>
              <w:pStyle w:val="a8"/>
            </w:pPr>
            <w:bookmarkStart w:id="32" w:name="norm_column"/>
            <w:bookmarkEnd w:id="32"/>
            <w:r w:rsidRPr="0041447E">
              <w:t>Нормативное значение</w:t>
            </w:r>
          </w:p>
        </w:tc>
        <w:tc>
          <w:tcPr>
            <w:tcW w:w="1086" w:type="pct"/>
            <w:vAlign w:val="center"/>
          </w:tcPr>
          <w:p w:rsidR="00A907F6" w:rsidRPr="0041447E" w:rsidRDefault="00A907F6" w:rsidP="00E576CE">
            <w:pPr>
              <w:pStyle w:val="a8"/>
            </w:pPr>
            <w:bookmarkStart w:id="33" w:name="kut_column"/>
            <w:bookmarkEnd w:id="33"/>
            <w:r w:rsidRPr="0041447E">
              <w:t>Класс условий труда</w:t>
            </w:r>
          </w:p>
        </w:tc>
      </w:tr>
      <w:tr w:rsidR="0022168C" w:rsidRPr="0041447E" w:rsidTr="00B66AE8">
        <w:trPr>
          <w:jc w:val="center"/>
        </w:trPr>
        <w:tc>
          <w:tcPr>
            <w:tcW w:w="1742" w:type="pct"/>
            <w:vAlign w:val="center"/>
          </w:tcPr>
          <w:p w:rsidR="0022168C" w:rsidRPr="0041447E" w:rsidRDefault="0022168C" w:rsidP="00E576CE">
            <w:pPr>
              <w:pStyle w:val="a8"/>
            </w:pPr>
            <w:r>
              <w:t>Эквивалентный уровень звука за 8-</w:t>
            </w:r>
            <w:bookmarkStart w:id="34" w:name="Lekv"/>
            <w:bookmarkEnd w:id="34"/>
            <w:r>
              <w:t>часовой рабочий день, дБ</w:t>
            </w:r>
          </w:p>
        </w:tc>
        <w:tc>
          <w:tcPr>
            <w:tcW w:w="1086" w:type="pct"/>
            <w:vAlign w:val="center"/>
          </w:tcPr>
          <w:p w:rsidR="0022168C" w:rsidRPr="0041447E" w:rsidRDefault="0022168C" w:rsidP="00E576CE">
            <w:pPr>
              <w:pStyle w:val="a8"/>
            </w:pPr>
            <w:r>
              <w:t>65.2</w:t>
            </w:r>
          </w:p>
        </w:tc>
        <w:tc>
          <w:tcPr>
            <w:tcW w:w="1086" w:type="pct"/>
            <w:vAlign w:val="center"/>
          </w:tcPr>
          <w:p w:rsidR="0022168C" w:rsidRPr="0041447E" w:rsidRDefault="0022168C" w:rsidP="00E576CE">
            <w:pPr>
              <w:pStyle w:val="a8"/>
            </w:pPr>
            <w:r>
              <w:t>80</w:t>
            </w:r>
          </w:p>
        </w:tc>
        <w:tc>
          <w:tcPr>
            <w:tcW w:w="1086" w:type="pct"/>
            <w:vAlign w:val="center"/>
          </w:tcPr>
          <w:p w:rsidR="0022168C" w:rsidRPr="0041447E" w:rsidRDefault="0022168C" w:rsidP="00E576CE">
            <w:pPr>
              <w:pStyle w:val="a8"/>
            </w:pPr>
            <w:r>
              <w:t>2</w:t>
            </w:r>
          </w:p>
        </w:tc>
      </w:tr>
    </w:tbl>
    <w:p w:rsidR="00891613" w:rsidRPr="0041447E" w:rsidRDefault="00891613" w:rsidP="00B66AE8">
      <w:pPr>
        <w:pStyle w:val="a6"/>
        <w:ind w:firstLine="709"/>
      </w:pPr>
      <w:r w:rsidRPr="0041447E">
        <w:t>12. Сотрудники испытательной лаборатории, проводившие измерения: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293"/>
        <w:gridCol w:w="266"/>
        <w:gridCol w:w="2915"/>
        <w:gridCol w:w="266"/>
        <w:gridCol w:w="1457"/>
        <w:gridCol w:w="264"/>
        <w:gridCol w:w="3177"/>
      </w:tblGrid>
      <w:tr w:rsidR="00891613" w:rsidRPr="0022168C" w:rsidTr="0022168C">
        <w:trPr>
          <w:trHeight w:val="284"/>
        </w:trPr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22168C" w:rsidP="00586C24">
            <w:pPr>
              <w:pStyle w:val="a8"/>
            </w:pPr>
            <w:r w:rsidRPr="0022168C">
              <w:t>2532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1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22168C" w:rsidP="00586C24">
            <w:pPr>
              <w:pStyle w:val="a8"/>
            </w:pPr>
            <w:r w:rsidRPr="0022168C"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1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22168C" w:rsidP="00586C24">
            <w:pPr>
              <w:pStyle w:val="a8"/>
            </w:pPr>
            <w:r w:rsidRPr="0022168C">
              <w:t>Морозов Дмитрий Владиславович</w:t>
            </w:r>
          </w:p>
        </w:tc>
      </w:tr>
      <w:tr w:rsidR="00891613" w:rsidRPr="0022168C" w:rsidTr="0022168C">
        <w:trPr>
          <w:trHeight w:val="284"/>
        </w:trPr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(№ в реестре экспертов)</w:t>
            </w:r>
          </w:p>
        </w:tc>
        <w:tc>
          <w:tcPr>
            <w:tcW w:w="138" w:type="pct"/>
            <w:shd w:val="clear" w:color="auto" w:fill="auto"/>
          </w:tcPr>
          <w:p w:rsidR="00891613" w:rsidRPr="0022168C" w:rsidRDefault="00891613" w:rsidP="00586C2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512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</w:tcPr>
          <w:p w:rsidR="00891613" w:rsidRPr="0022168C" w:rsidRDefault="00891613" w:rsidP="00586C24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</w:tcPr>
          <w:p w:rsidR="00891613" w:rsidRPr="0022168C" w:rsidRDefault="00891613" w:rsidP="00586C2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649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(Ф.И.О.)</w:t>
            </w:r>
          </w:p>
        </w:tc>
      </w:tr>
    </w:tbl>
    <w:p w:rsidR="00891613" w:rsidRPr="0041447E" w:rsidRDefault="00891613" w:rsidP="00B66AE8">
      <w:pPr>
        <w:ind w:firstLine="709"/>
      </w:pPr>
      <w:r w:rsidRPr="0041447E">
        <w:rPr>
          <w:rStyle w:val="a7"/>
        </w:rPr>
        <w:t>1</w:t>
      </w:r>
      <w:r w:rsidR="00B66AE8" w:rsidRPr="0041447E">
        <w:rPr>
          <w:rStyle w:val="a7"/>
        </w:rPr>
        <w:t>3</w:t>
      </w:r>
      <w:r w:rsidRPr="0041447E">
        <w:rPr>
          <w:rStyle w:val="a7"/>
        </w:rPr>
        <w:t>. Заключение о соответствии требованиям:</w:t>
      </w:r>
      <w:r w:rsidRPr="0041447E">
        <w:rPr>
          <w:rStyle w:val="a7"/>
        </w:rPr>
        <w:br/>
      </w:r>
      <w:r w:rsidR="00177D53">
        <w:rPr>
          <w:bCs/>
        </w:rPr>
        <w:fldChar w:fldCharType="begin"/>
      </w:r>
      <w:r w:rsidR="00177D53">
        <w:rPr>
          <w:bCs/>
        </w:rPr>
        <w:instrText xml:space="preserve"> DOCVARIABLE att_zakl \* MERGEFORMAT </w:instrText>
      </w:r>
      <w:r w:rsidR="00177D53">
        <w:rPr>
          <w:bCs/>
        </w:rPr>
        <w:fldChar w:fldCharType="separate"/>
      </w:r>
      <w:r w:rsidR="0022168C" w:rsidRPr="0022168C">
        <w:rPr>
          <w:bCs/>
        </w:rPr>
        <w:t>-</w:t>
      </w:r>
      <w:r w:rsidR="0022168C" w:rsidRPr="0022168C">
        <w:t xml:space="preserve"> фактический уровень вредного фактора соответствует гигиеническим нормативам;</w:t>
      </w:r>
      <w:r w:rsidR="00177D53">
        <w:fldChar w:fldCharType="end"/>
      </w:r>
      <w:r w:rsidRPr="0041447E">
        <w:br/>
        <w:t xml:space="preserve">- класс условий труда - </w:t>
      </w:r>
      <w:fldSimple w:instr=" DOCVARIABLE class \* MERGEFORMAT ">
        <w:r w:rsidR="0022168C">
          <w:t>2</w:t>
        </w:r>
      </w:fldSimple>
    </w:p>
    <w:p w:rsidR="00891613" w:rsidRPr="0041447E" w:rsidRDefault="00891613" w:rsidP="00B66AE8">
      <w:pPr>
        <w:ind w:firstLine="709"/>
        <w:rPr>
          <w:rStyle w:val="a7"/>
        </w:rPr>
      </w:pPr>
    </w:p>
    <w:p w:rsidR="00891613" w:rsidRPr="0041447E" w:rsidRDefault="00891613" w:rsidP="00B66AE8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41447E">
        <w:rPr>
          <w:rStyle w:val="a7"/>
        </w:rPr>
        <w:t xml:space="preserve">Правило принятия решения: </w:t>
      </w:r>
      <w:r w:rsidRPr="0041447E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41447E">
        <w:t xml:space="preserve"> </w:t>
      </w:r>
      <w:r w:rsidRPr="0041447E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91613" w:rsidRPr="0041447E" w:rsidRDefault="00891613" w:rsidP="00B66AE8">
      <w:pPr>
        <w:ind w:firstLine="709"/>
        <w:rPr>
          <w:rStyle w:val="a7"/>
        </w:rPr>
      </w:pPr>
    </w:p>
    <w:p w:rsidR="00891613" w:rsidRPr="0041447E" w:rsidRDefault="00891613" w:rsidP="00B66AE8">
      <w:pPr>
        <w:ind w:firstLine="709"/>
      </w:pPr>
      <w:r w:rsidRPr="0041447E">
        <w:rPr>
          <w:rStyle w:val="a7"/>
        </w:rPr>
        <w:t>1</w:t>
      </w:r>
      <w:r w:rsidR="00B66AE8" w:rsidRPr="0041447E">
        <w:rPr>
          <w:rStyle w:val="a7"/>
        </w:rPr>
        <w:t>4</w:t>
      </w:r>
      <w:r w:rsidRPr="0041447E">
        <w:rPr>
          <w:rStyle w:val="a7"/>
        </w:rPr>
        <w:t>. Дата составления протокола</w:t>
      </w:r>
      <w:r w:rsidRPr="0041447E">
        <w:rPr>
          <w:b/>
          <w:color w:val="000000"/>
        </w:rPr>
        <w:t>:</w:t>
      </w:r>
      <w:r w:rsidRPr="0041447E">
        <w:rPr>
          <w:color w:val="000000"/>
        </w:rPr>
        <w:t xml:space="preserve"> </w:t>
      </w:r>
      <w:fldSimple w:instr=" DOCVARIABLE fill_date \* MERGEFORMAT ">
        <w:r w:rsidR="00883503">
          <w:t xml:space="preserve">19.04.2022 </w:t>
        </w:r>
      </w:fldSimple>
    </w:p>
    <w:p w:rsidR="00891613" w:rsidRPr="0041447E" w:rsidRDefault="00891613" w:rsidP="00B66AE8">
      <w:pPr>
        <w:ind w:firstLine="709"/>
        <w:rPr>
          <w:rStyle w:val="a7"/>
        </w:rPr>
      </w:pPr>
    </w:p>
    <w:p w:rsidR="00891613" w:rsidRPr="0041447E" w:rsidRDefault="00891613" w:rsidP="00B66AE8">
      <w:pPr>
        <w:ind w:firstLine="709"/>
        <w:rPr>
          <w:rStyle w:val="a7"/>
        </w:rPr>
      </w:pPr>
      <w:r w:rsidRPr="0041447E">
        <w:rPr>
          <w:rStyle w:val="a7"/>
        </w:rPr>
        <w:t>1</w:t>
      </w:r>
      <w:r w:rsidR="00B66AE8" w:rsidRPr="0041447E">
        <w:rPr>
          <w:rStyle w:val="a7"/>
        </w:rPr>
        <w:t>5</w:t>
      </w:r>
      <w:r w:rsidRPr="0041447E">
        <w:rPr>
          <w:rStyle w:val="a7"/>
        </w:rPr>
        <w:t xml:space="preserve">. Сотрудники </w:t>
      </w:r>
      <w:r w:rsidR="00BE0F16" w:rsidRPr="0041447E">
        <w:rPr>
          <w:rStyle w:val="a7"/>
        </w:rPr>
        <w:t>организации</w:t>
      </w:r>
      <w:r w:rsidRPr="0041447E">
        <w:rPr>
          <w:rStyle w:val="a7"/>
        </w:rPr>
        <w:t>, выдавшие заключение о соответствии требованиям: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08"/>
        <w:gridCol w:w="269"/>
        <w:gridCol w:w="2810"/>
        <w:gridCol w:w="268"/>
        <w:gridCol w:w="1606"/>
        <w:gridCol w:w="268"/>
        <w:gridCol w:w="3109"/>
      </w:tblGrid>
      <w:tr w:rsidR="00891613" w:rsidRPr="0022168C" w:rsidTr="0022168C">
        <w:trPr>
          <w:trHeight w:val="284"/>
        </w:trPr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22168C" w:rsidP="00586C24">
            <w:pPr>
              <w:pStyle w:val="a8"/>
            </w:pPr>
            <w:r w:rsidRPr="0022168C">
              <w:t>5545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14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22168C" w:rsidP="00586C24">
            <w:pPr>
              <w:pStyle w:val="a8"/>
            </w:pPr>
            <w:r w:rsidRPr="0022168C">
              <w:t>Эксперт по СОУТ ИЛ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139" w:type="pct"/>
            <w:shd w:val="clear" w:color="auto" w:fill="auto"/>
            <w:vAlign w:val="bottom"/>
          </w:tcPr>
          <w:p w:rsidR="00891613" w:rsidRPr="0022168C" w:rsidRDefault="00891613" w:rsidP="00586C24">
            <w:pPr>
              <w:pStyle w:val="a8"/>
            </w:pPr>
          </w:p>
        </w:tc>
        <w:tc>
          <w:tcPr>
            <w:tcW w:w="1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1613" w:rsidRPr="0022168C" w:rsidRDefault="0022168C" w:rsidP="00586C24">
            <w:pPr>
              <w:pStyle w:val="a8"/>
            </w:pPr>
            <w:r w:rsidRPr="0022168C">
              <w:t>Пугачева Елена Александровна</w:t>
            </w:r>
          </w:p>
        </w:tc>
      </w:tr>
      <w:tr w:rsidR="00891613" w:rsidRPr="0022168C" w:rsidTr="0022168C">
        <w:trPr>
          <w:trHeight w:val="284"/>
        </w:trPr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(№ в реестре экспертов)</w:t>
            </w:r>
          </w:p>
        </w:tc>
        <w:tc>
          <w:tcPr>
            <w:tcW w:w="139" w:type="pct"/>
            <w:shd w:val="clear" w:color="auto" w:fill="auto"/>
          </w:tcPr>
          <w:p w:rsidR="00891613" w:rsidRPr="0022168C" w:rsidRDefault="00891613" w:rsidP="00586C2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58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(должность)</w:t>
            </w:r>
          </w:p>
        </w:tc>
        <w:tc>
          <w:tcPr>
            <w:tcW w:w="139" w:type="pct"/>
            <w:shd w:val="clear" w:color="auto" w:fill="auto"/>
          </w:tcPr>
          <w:p w:rsidR="00891613" w:rsidRPr="0022168C" w:rsidRDefault="00891613" w:rsidP="00586C24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(подпись)</w:t>
            </w:r>
          </w:p>
        </w:tc>
        <w:tc>
          <w:tcPr>
            <w:tcW w:w="139" w:type="pct"/>
            <w:shd w:val="clear" w:color="auto" w:fill="auto"/>
          </w:tcPr>
          <w:p w:rsidR="00891613" w:rsidRPr="0022168C" w:rsidRDefault="00891613" w:rsidP="00586C24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1613" w:type="pct"/>
            <w:tcBorders>
              <w:top w:val="single" w:sz="4" w:space="0" w:color="auto"/>
            </w:tcBorders>
            <w:shd w:val="clear" w:color="auto" w:fill="auto"/>
          </w:tcPr>
          <w:p w:rsidR="00891613" w:rsidRPr="0022168C" w:rsidRDefault="0022168C" w:rsidP="00586C24">
            <w:pPr>
              <w:pStyle w:val="a8"/>
              <w:rPr>
                <w:b/>
                <w:vertAlign w:val="superscript"/>
              </w:rPr>
            </w:pPr>
            <w:r w:rsidRPr="0022168C">
              <w:rPr>
                <w:vertAlign w:val="superscript"/>
              </w:rPr>
              <w:t>(Ф.И.О.)</w:t>
            </w:r>
          </w:p>
        </w:tc>
      </w:tr>
    </w:tbl>
    <w:p w:rsidR="007D1852" w:rsidRPr="0041447E" w:rsidRDefault="007D1852" w:rsidP="008A7109">
      <w:pPr>
        <w:spacing w:before="120"/>
      </w:pPr>
    </w:p>
    <w:p w:rsidR="00B66AE8" w:rsidRPr="0041447E" w:rsidRDefault="00B66AE8" w:rsidP="00B66AE8">
      <w:pPr>
        <w:jc w:val="center"/>
        <w:rPr>
          <w:sz w:val="20"/>
          <w:szCs w:val="20"/>
        </w:rPr>
      </w:pPr>
      <w:r w:rsidRPr="0041447E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B66AE8" w:rsidRPr="0041447E" w:rsidRDefault="00B66AE8" w:rsidP="00B66AE8">
      <w:pPr>
        <w:jc w:val="center"/>
        <w:rPr>
          <w:sz w:val="20"/>
          <w:szCs w:val="20"/>
        </w:rPr>
      </w:pPr>
      <w:r w:rsidRPr="0041447E">
        <w:rPr>
          <w:sz w:val="20"/>
          <w:szCs w:val="20"/>
        </w:rPr>
        <w:lastRenderedPageBreak/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B66AE8" w:rsidRPr="0041447E" w:rsidRDefault="00B66AE8" w:rsidP="00B66AE8">
      <w:pPr>
        <w:jc w:val="center"/>
        <w:rPr>
          <w:sz w:val="20"/>
          <w:szCs w:val="20"/>
        </w:rPr>
      </w:pPr>
      <w:r w:rsidRPr="0041447E">
        <w:rPr>
          <w:sz w:val="20"/>
          <w:szCs w:val="20"/>
        </w:rPr>
        <w:t>Результаты относятся только к объектам, прошедшим измерения.</w:t>
      </w:r>
    </w:p>
    <w:p w:rsidR="00B66AE8" w:rsidRPr="0041447E" w:rsidRDefault="00B66AE8" w:rsidP="00B66AE8">
      <w:pPr>
        <w:spacing w:before="120" w:after="60"/>
        <w:jc w:val="center"/>
        <w:rPr>
          <w:sz w:val="20"/>
          <w:szCs w:val="20"/>
        </w:rPr>
      </w:pPr>
      <w:r w:rsidRPr="0041447E">
        <w:rPr>
          <w:sz w:val="20"/>
          <w:szCs w:val="20"/>
        </w:rPr>
        <w:t>______________________________________________________________________________________________</w:t>
      </w:r>
    </w:p>
    <w:p w:rsidR="00B66AE8" w:rsidRPr="0041447E" w:rsidRDefault="00B66AE8" w:rsidP="00B66AE8">
      <w:pPr>
        <w:spacing w:before="120" w:after="60"/>
        <w:jc w:val="center"/>
        <w:rPr>
          <w:b/>
          <w:sz w:val="20"/>
          <w:szCs w:val="20"/>
        </w:rPr>
      </w:pPr>
      <w:r w:rsidRPr="0041447E">
        <w:rPr>
          <w:b/>
          <w:sz w:val="20"/>
          <w:szCs w:val="20"/>
        </w:rPr>
        <w:t>Конец протокола</w:t>
      </w:r>
      <w:r w:rsidR="0041447E">
        <w:rPr>
          <w:b/>
          <w:sz w:val="20"/>
          <w:szCs w:val="20"/>
        </w:rPr>
        <w:t xml:space="preserve"> испытаний</w:t>
      </w:r>
    </w:p>
    <w:p w:rsidR="00B66AE8" w:rsidRPr="0041447E" w:rsidRDefault="00B66AE8" w:rsidP="008A7109">
      <w:pPr>
        <w:spacing w:before="120"/>
      </w:pPr>
    </w:p>
    <w:sectPr w:rsidR="00B66AE8" w:rsidRPr="0041447E" w:rsidSect="00B66AE8">
      <w:footerReference w:type="default" r:id="rId6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68C" w:rsidRDefault="0022168C" w:rsidP="0076042D">
      <w:pPr>
        <w:pStyle w:val="a9"/>
      </w:pPr>
      <w:r>
        <w:separator/>
      </w:r>
    </w:p>
  </w:endnote>
  <w:endnote w:type="continuationSeparator" w:id="0">
    <w:p w:rsidR="0022168C" w:rsidRDefault="0022168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41447E" w:rsidRPr="00BF47E7" w:rsidTr="00751B58">
      <w:tc>
        <w:tcPr>
          <w:tcW w:w="4428" w:type="dxa"/>
          <w:shd w:val="clear" w:color="auto" w:fill="auto"/>
        </w:tcPr>
        <w:p w:rsidR="0041447E" w:rsidRPr="00BF47E7" w:rsidRDefault="00177D53" w:rsidP="00751B58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735192022Ш</w:t>
          </w:r>
        </w:p>
      </w:tc>
      <w:tc>
        <w:tcPr>
          <w:tcW w:w="720" w:type="dxa"/>
          <w:shd w:val="clear" w:color="auto" w:fill="auto"/>
        </w:tcPr>
        <w:p w:rsidR="0041447E" w:rsidRPr="00BF47E7" w:rsidRDefault="0041447E" w:rsidP="00751B58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41447E" w:rsidRPr="00BF47E7" w:rsidRDefault="0041447E" w:rsidP="00751B5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83503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83503" w:rsidRPr="00883503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B66C5" w:rsidRDefault="009B66C5" w:rsidP="009A4009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68C" w:rsidRDefault="0022168C" w:rsidP="0076042D">
      <w:pPr>
        <w:pStyle w:val="a9"/>
      </w:pPr>
      <w:r>
        <w:separator/>
      </w:r>
    </w:p>
  </w:footnote>
  <w:footnote w:type="continuationSeparator" w:id="0">
    <w:p w:rsidR="0022168C" w:rsidRDefault="0022168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0;1;1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рочий персонал"/>
    <w:docVar w:name="chek_unc_results" w:val="   "/>
    <w:docVar w:name="chk_p38" w:val="0"/>
    <w:docVar w:name="class" w:val="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1.03.2022"/>
    <w:docVar w:name="D_prikaz" w:val="10.03.2022"/>
    <w:docVar w:name="dop_info" w:val="   "/>
    <w:docVar w:name="dop_shum" w:val=" Ручной электроинструмент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Шум"/>
    <w:docVar w:name="fac_name2" w:val="Шум"/>
    <w:docVar w:name="facid" w:val="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735192022Ш"/>
    <w:docVar w:name="form" w:val="1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lekv" w:val="2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735192022Ш"/>
    <w:docVar w:name="oborud" w:val=" Ручной электроинструмент "/>
    <w:docVar w:name="org_code" w:val=" "/>
    <w:docVar w:name="org_id" w:val="1"/>
    <w:docVar w:name="org_member_fio" w:val=" "/>
    <w:docVar w:name="org_member_state" w:val=" "/>
    <w:docVar w:name="pers_guids" w:val="2362375DE8724EFE9261285458B55E01@058-137-340-61"/>
    <w:docVar w:name="pers_snils" w:val="2362375DE8724EFE9261285458B55E01@058-137-340-61"/>
    <w:docVar w:name="prot_type" w:val="3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71144DB8D4749E4A6A8F1B96B97C92B"/>
    <w:docVar w:name="rm_id" w:val="73"/>
    <w:docVar w:name="rm_name" w:val=" Слесарь-электрик по ремонту электрооборудования "/>
    <w:docVar w:name="rm_number" w:val=" 73"/>
    <w:docVar w:name="shum_izm_info" w:val="   "/>
    <w:docVar w:name="shum_result" w:val="Эквивалентный уровень звука за 8-часовой рабочий день на данном рабочем месте составляет 65.2 дБ с расширенной неопределенностью, равной 2.5 дБ._x000d_Детальный расчет:_x000d_Эквивалентный уровень за операцию - Территория школы (Ручной электроинструмент):_x000d_Lp,A,eqT = 10 x lg[ 1/3×(10^(0.1×81.4) + 10^(0.1×81.7) + 10^(0.1×80.5) ] = 81.2_x000d_Эквивалентный уровень звука за рабочий день (480 мин):_x000d_Lex,8h = 10×lg[ 1/8×(0.2×10^(0.1×81.2) ] = 65.2_x000d_Эквивалентный уровень для номинального рабочего дня ( Te = 12 мин):  Lp,A,eqTe = 81.2_x000d_Расчет неопределенности:_x000d_U2m = 0.7 (Шумомер класса 1 по МЭК 61672)_x000d_U3 = 1 (неопределенность, обусловленная выбором места установки микрофона)_x000d_Операция - Территория школы (Ручной электроинструмент):_x000d_C1a,m = 0.2/8×10 ^ [0.1(81.2 - 65.2)] = 1_x000d_C1b,m = 4.34 × 1 / 0.2 = 21.6_x000d_U1a,m^2 = 1/(3×(3-1))×[(81.4 - 81.2)^2 + (81.7 - 81.2)^2 + (80.5 - 81.2)^2] = 0.13_x000d_U1a,m = 0.36_x000d_U1b,m = 0_x000d_Стандартная  неопределенность:_x000d_U8h^2 = ∑[ C1am^2×(U1a,m^2 + U2,m^2 + U3^2) + (C1b,m U1b,m)^2 ] =_x000d_[ 1^2 (0.36^2 + 0.7^2 + 1^2) + (21.6 0)^2 ] = 1.6_x000d_U8h = 1.27_x000d_Расширенная  неопределенность: _x000d_U095 = U8h×2 = 1.27×2 = 2.54"/>
    <w:docVar w:name="si_guids" w:val="560C982279354221AB633045531BDD9C@БФ140027@21.12.2021@20.12.2022~2E43919796AB4B578E237A573CA6E386@2798@20.10.2021@19.10.2022~9280085D161547748401A07D3F624366@119816@03.12.2021@02.12.2022~002E14B175B54093872490FAEEF00980@0230@11.10.2021@10.10.2022"/>
    <w:docVar w:name="si_guids_os" w:val="740106B077E44AE989BABD2DD1AAB250@143315@07.06.2021@06.06.2023"/>
    <w:docVar w:name="si_type" w:val="0"/>
    <w:docVar w:name="sign_date" w:val="19.04.2022"/>
    <w:docVar w:name="strategy" w:val="- на основе рабочей операции"/>
    <w:docVar w:name="strategy_id" w:val="1"/>
    <w:docVar w:name="struct_info" w:val="    "/>
    <w:docVar w:name="template" w:val="shum_prg2_sout.dot"/>
    <w:docVar w:name="test_date" w:val="   "/>
    <w:docVar w:name="timesmena" w:val="240"/>
    <w:docVar w:name="tools" w:val=" Не используются "/>
    <w:docVar w:name="U8h" w:val="2.5"/>
    <w:docVar w:name="unc_kut_flag" w:val="0"/>
    <w:docVar w:name="Utype" w:val="wide"/>
    <w:docVar w:name="version" w:val="51"/>
    <w:docVar w:name="zona_name" w:val="Территория школы (Ручной электроинструмент)"/>
    <w:docVar w:name="zona_time" w:val="5"/>
  </w:docVars>
  <w:rsids>
    <w:rsidRoot w:val="0022168C"/>
    <w:rsid w:val="000075CD"/>
    <w:rsid w:val="00025683"/>
    <w:rsid w:val="00034251"/>
    <w:rsid w:val="00035DB1"/>
    <w:rsid w:val="00042AB7"/>
    <w:rsid w:val="00046815"/>
    <w:rsid w:val="0005566C"/>
    <w:rsid w:val="00072388"/>
    <w:rsid w:val="00074DF2"/>
    <w:rsid w:val="000B0DFD"/>
    <w:rsid w:val="000D1907"/>
    <w:rsid w:val="000D1F5B"/>
    <w:rsid w:val="000F6DB8"/>
    <w:rsid w:val="00101D19"/>
    <w:rsid w:val="00110025"/>
    <w:rsid w:val="0012007C"/>
    <w:rsid w:val="00141A11"/>
    <w:rsid w:val="001429B1"/>
    <w:rsid w:val="001607C8"/>
    <w:rsid w:val="00177D53"/>
    <w:rsid w:val="00183666"/>
    <w:rsid w:val="001B58E6"/>
    <w:rsid w:val="001F4D8D"/>
    <w:rsid w:val="0020758D"/>
    <w:rsid w:val="002108AC"/>
    <w:rsid w:val="0022168C"/>
    <w:rsid w:val="00234932"/>
    <w:rsid w:val="0029507E"/>
    <w:rsid w:val="002A3563"/>
    <w:rsid w:val="002B2D1E"/>
    <w:rsid w:val="002C5328"/>
    <w:rsid w:val="002E55C6"/>
    <w:rsid w:val="00305B2F"/>
    <w:rsid w:val="00367816"/>
    <w:rsid w:val="003876C3"/>
    <w:rsid w:val="0039044C"/>
    <w:rsid w:val="003C24DB"/>
    <w:rsid w:val="003C3483"/>
    <w:rsid w:val="00402CAC"/>
    <w:rsid w:val="00405209"/>
    <w:rsid w:val="0041447E"/>
    <w:rsid w:val="00444410"/>
    <w:rsid w:val="004A47AD"/>
    <w:rsid w:val="004A7963"/>
    <w:rsid w:val="004C4DB2"/>
    <w:rsid w:val="004F7057"/>
    <w:rsid w:val="005144D2"/>
    <w:rsid w:val="00563E94"/>
    <w:rsid w:val="00575642"/>
    <w:rsid w:val="00576095"/>
    <w:rsid w:val="00581593"/>
    <w:rsid w:val="00585F8C"/>
    <w:rsid w:val="00586C24"/>
    <w:rsid w:val="005A3A36"/>
    <w:rsid w:val="005B466C"/>
    <w:rsid w:val="005B7FE8"/>
    <w:rsid w:val="005C0A9A"/>
    <w:rsid w:val="005F0CB6"/>
    <w:rsid w:val="006939DC"/>
    <w:rsid w:val="0069682B"/>
    <w:rsid w:val="006C28B3"/>
    <w:rsid w:val="006D4C2D"/>
    <w:rsid w:val="006E4E33"/>
    <w:rsid w:val="007049EB"/>
    <w:rsid w:val="00710271"/>
    <w:rsid w:val="00717C9F"/>
    <w:rsid w:val="00751B58"/>
    <w:rsid w:val="0076042D"/>
    <w:rsid w:val="0078004C"/>
    <w:rsid w:val="007931EC"/>
    <w:rsid w:val="007B2AB0"/>
    <w:rsid w:val="007C0711"/>
    <w:rsid w:val="007C56B5"/>
    <w:rsid w:val="007D1852"/>
    <w:rsid w:val="007D2CEA"/>
    <w:rsid w:val="007F4A70"/>
    <w:rsid w:val="00814094"/>
    <w:rsid w:val="00852B4B"/>
    <w:rsid w:val="00883461"/>
    <w:rsid w:val="00883503"/>
    <w:rsid w:val="00891613"/>
    <w:rsid w:val="008A0F2E"/>
    <w:rsid w:val="008A7109"/>
    <w:rsid w:val="008E68DE"/>
    <w:rsid w:val="0090588D"/>
    <w:rsid w:val="0092778A"/>
    <w:rsid w:val="00942CD3"/>
    <w:rsid w:val="00944710"/>
    <w:rsid w:val="009A4009"/>
    <w:rsid w:val="009B4C13"/>
    <w:rsid w:val="009B66C5"/>
    <w:rsid w:val="009D2D90"/>
    <w:rsid w:val="00A12349"/>
    <w:rsid w:val="00A37372"/>
    <w:rsid w:val="00A907F6"/>
    <w:rsid w:val="00A91908"/>
    <w:rsid w:val="00AA4551"/>
    <w:rsid w:val="00AA46ED"/>
    <w:rsid w:val="00AA4DCC"/>
    <w:rsid w:val="00AD14A4"/>
    <w:rsid w:val="00AD7C32"/>
    <w:rsid w:val="00AF2589"/>
    <w:rsid w:val="00AF796F"/>
    <w:rsid w:val="00B2357E"/>
    <w:rsid w:val="00B66AE8"/>
    <w:rsid w:val="00BA5029"/>
    <w:rsid w:val="00BC2F3C"/>
    <w:rsid w:val="00BE0F16"/>
    <w:rsid w:val="00BE1461"/>
    <w:rsid w:val="00BE2C04"/>
    <w:rsid w:val="00C02721"/>
    <w:rsid w:val="00C06A7F"/>
    <w:rsid w:val="00C365C5"/>
    <w:rsid w:val="00C4382E"/>
    <w:rsid w:val="00CE3307"/>
    <w:rsid w:val="00D017C4"/>
    <w:rsid w:val="00D629D0"/>
    <w:rsid w:val="00D76DF8"/>
    <w:rsid w:val="00D916C0"/>
    <w:rsid w:val="00DA0BA1"/>
    <w:rsid w:val="00DA307A"/>
    <w:rsid w:val="00DB5302"/>
    <w:rsid w:val="00DD6B1F"/>
    <w:rsid w:val="00E124F4"/>
    <w:rsid w:val="00E12654"/>
    <w:rsid w:val="00E36337"/>
    <w:rsid w:val="00E576CE"/>
    <w:rsid w:val="00E60033"/>
    <w:rsid w:val="00EB72AD"/>
    <w:rsid w:val="00EC37A1"/>
    <w:rsid w:val="00EE2508"/>
    <w:rsid w:val="00EF3DC4"/>
    <w:rsid w:val="00F0755F"/>
    <w:rsid w:val="00F76072"/>
    <w:rsid w:val="00F769C2"/>
    <w:rsid w:val="00F852F9"/>
    <w:rsid w:val="00F85A02"/>
    <w:rsid w:val="00FB001B"/>
    <w:rsid w:val="00FD2BA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F26BAA7-A3D5-4D1D-BFE0-25D95DB9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9A40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</Template>
  <TotalTime>4</TotalTime>
  <Pages>4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2022-04-18T08:09:00Z</dcterms:created>
  <dcterms:modified xsi:type="dcterms:W3CDTF">2022-04-18T08:37:00Z</dcterms:modified>
</cp:coreProperties>
</file>